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FD5E0A" w:rsidRPr="00EC75F1" w:rsidTr="005D19D3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4255" w:rsidRDefault="00004255" w:rsidP="005D19D3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"Региональная экспертная компания "Зеленое дерево"</w:t>
            </w:r>
          </w:p>
          <w:p w:rsidR="00004255" w:rsidRDefault="00004255" w:rsidP="005D19D3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(ООО «РЭК «Зеленое дерево»)</w:t>
            </w:r>
          </w:p>
          <w:p w:rsidR="00004255" w:rsidRDefault="00004255" w:rsidP="005D19D3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644099, Омская область, город Омск, улица Орджоникидзе, дом 14, офис 2 </w:t>
            </w:r>
          </w:p>
          <w:p w:rsidR="00004255" w:rsidRDefault="00004255" w:rsidP="005D19D3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тел.: +7(3812)33-24-87; эл. почта: zelenoederevo@zeldvo.ru </w:t>
            </w:r>
          </w:p>
          <w:p w:rsidR="00004255" w:rsidRDefault="00004255" w:rsidP="005D19D3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"Региональная экспертная компания "Зеленое дерево"</w:t>
            </w:r>
          </w:p>
          <w:p w:rsidR="00004255" w:rsidRDefault="00004255" w:rsidP="005D19D3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644099, Омская область, город Омск, улица Орджоникидзе, дом 14, офис 2 </w:t>
            </w:r>
          </w:p>
          <w:p w:rsidR="00004255" w:rsidRDefault="00004255" w:rsidP="005D19D3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тел.: +7(3812)33-24-87; эл. почта: lab@zeldvo.ru</w:t>
            </w:r>
          </w:p>
          <w:p w:rsidR="00FD5E0A" w:rsidRPr="00EC75F1" w:rsidRDefault="00004255" w:rsidP="005D19D3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- 463 от 08.06.2017</w:t>
            </w:r>
          </w:p>
        </w:tc>
      </w:tr>
      <w:tr w:rsidR="00FD5E0A" w:rsidRPr="00EC75F1" w:rsidTr="005D19D3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0A" w:rsidRPr="00EC75F1" w:rsidRDefault="00FD5E0A" w:rsidP="005D19D3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EC75F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EC75F1">
              <w:rPr>
                <w:sz w:val="18"/>
                <w:szCs w:val="18"/>
                <w:vertAlign w:val="superscript"/>
              </w:rPr>
              <w:t>организации, сокращенное наименование организации, наименование испытательной лаборатории, адрес, контактный телефон, адрес электронной почты</w:t>
            </w:r>
            <w:r w:rsidRPr="00EC75F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FD5E0A" w:rsidRPr="00EC75F1" w:rsidTr="005D19D3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0A" w:rsidRPr="00EC75F1" w:rsidRDefault="00FD5E0A" w:rsidP="005D19D3">
            <w:pPr>
              <w:jc w:val="center"/>
              <w:rPr>
                <w:color w:val="000000"/>
                <w:sz w:val="18"/>
                <w:szCs w:val="18"/>
              </w:rPr>
            </w:pPr>
            <w:r w:rsidRPr="00EC75F1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0A" w:rsidRPr="00EC75F1" w:rsidRDefault="00FD5E0A" w:rsidP="005D19D3">
            <w:pPr>
              <w:jc w:val="center"/>
              <w:rPr>
                <w:color w:val="000000"/>
                <w:sz w:val="18"/>
                <w:szCs w:val="18"/>
              </w:rPr>
            </w:pPr>
            <w:r w:rsidRPr="00EC75F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0A" w:rsidRPr="00EC75F1" w:rsidRDefault="00FD5E0A" w:rsidP="005D19D3">
            <w:pPr>
              <w:jc w:val="center"/>
              <w:rPr>
                <w:color w:val="000000"/>
                <w:sz w:val="18"/>
                <w:szCs w:val="18"/>
              </w:rPr>
            </w:pPr>
            <w:r w:rsidRPr="00EC75F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FD5E0A" w:rsidRPr="00EC75F1" w:rsidTr="005D19D3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0A" w:rsidRPr="00EC75F1" w:rsidRDefault="00004255" w:rsidP="005D19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RA.RU.21АП62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0A" w:rsidRPr="00EC75F1" w:rsidRDefault="00004255" w:rsidP="005D19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20.03.2017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E0A" w:rsidRPr="00EC75F1" w:rsidRDefault="00004255" w:rsidP="005D19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D5E0A" w:rsidRPr="00EC75F1" w:rsidRDefault="00EC75F1" w:rsidP="00FD5E0A">
      <w:pPr>
        <w:ind w:firstLine="709"/>
        <w:jc w:val="center"/>
        <w:rPr>
          <w:b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6.25pt;margin-top:13.25pt;width:114.8pt;height:66.5pt;z-index:251657728;visibility:visible;mso-position-horizontal-relative:text;mso-position-vertical-relative:text">
            <v:imagedata r:id="rId7" o:title=""/>
          </v:shape>
        </w:pict>
      </w:r>
    </w:p>
    <w:p w:rsidR="00FD5E0A" w:rsidRPr="00EC75F1" w:rsidRDefault="00FD5E0A" w:rsidP="00FD5E0A">
      <w:pPr>
        <w:ind w:left="6096"/>
      </w:pPr>
      <w:r w:rsidRPr="00EC75F1">
        <w:t>УТВЕРЖДАЮ</w:t>
      </w:r>
    </w:p>
    <w:p w:rsidR="00FD5E0A" w:rsidRPr="00EC75F1" w:rsidRDefault="00FD5E0A" w:rsidP="00FD5E0A">
      <w:pPr>
        <w:ind w:left="6096"/>
      </w:pPr>
      <w:fldSimple w:instr=" DOCVARIABLE &quot;boss_state&quot; \* MERGEFORMAT ">
        <w:r w:rsidR="00004255">
          <w:t>Начальник испытательной лаборатории</w:t>
        </w:r>
      </w:fldSimple>
    </w:p>
    <w:p w:rsidR="00FD5E0A" w:rsidRPr="00EC75F1" w:rsidRDefault="00FD5E0A" w:rsidP="00FD5E0A">
      <w:pPr>
        <w:tabs>
          <w:tab w:val="left" w:pos="8222"/>
        </w:tabs>
      </w:pPr>
      <w:r w:rsidRPr="00EC75F1">
        <w:t xml:space="preserve">                                                                                            </w:t>
      </w:r>
      <w:r w:rsidR="00EC75F1">
        <w:t xml:space="preserve">          ____________________</w:t>
      </w:r>
      <w:fldSimple w:instr=" DOCVARIABLE &quot;boss_fio2&quot; \* MERGEFORMAT ">
        <w:r w:rsidR="00004255">
          <w:t>С.В. Петрова</w:t>
        </w:r>
      </w:fldSimple>
    </w:p>
    <w:p w:rsidR="00FD5E0A" w:rsidRPr="00EC75F1" w:rsidRDefault="00FD5E0A" w:rsidP="00FD5E0A">
      <w:pPr>
        <w:tabs>
          <w:tab w:val="left" w:pos="7563"/>
          <w:tab w:val="left" w:pos="7651"/>
          <w:tab w:val="left" w:pos="8690"/>
        </w:tabs>
      </w:pPr>
      <w:r w:rsidRPr="00EC75F1">
        <w:t xml:space="preserve">                                                                                                      __</w:t>
      </w:r>
      <w:r w:rsidR="00EC75F1">
        <w:t>___________________________</w:t>
      </w:r>
    </w:p>
    <w:p w:rsidR="00FD5E0A" w:rsidRPr="00EC75F1" w:rsidRDefault="00FD5E0A" w:rsidP="00FD5E0A">
      <w:pPr>
        <w:tabs>
          <w:tab w:val="left" w:pos="8690"/>
          <w:tab w:val="left" w:pos="8840"/>
        </w:tabs>
        <w:ind w:left="6096"/>
      </w:pPr>
      <w:r w:rsidRPr="00EC75F1">
        <w:t xml:space="preserve">                            </w:t>
      </w:r>
      <w:r w:rsidRPr="00EC75F1">
        <w:rPr>
          <w:sz w:val="16"/>
          <w:szCs w:val="16"/>
        </w:rPr>
        <w:t>(дата)</w:t>
      </w:r>
    </w:p>
    <w:p w:rsidR="00FD5E0A" w:rsidRPr="00EC75F1" w:rsidRDefault="00FD5E0A" w:rsidP="00FD5E0A">
      <w:pPr>
        <w:jc w:val="center"/>
        <w:rPr>
          <w:b/>
        </w:rPr>
      </w:pPr>
    </w:p>
    <w:p w:rsidR="00FD5E0A" w:rsidRPr="00EC75F1" w:rsidRDefault="00FD5E0A" w:rsidP="00FD5E0A">
      <w:pPr>
        <w:ind w:firstLine="709"/>
        <w:jc w:val="right"/>
        <w:rPr>
          <w:b/>
        </w:rPr>
      </w:pPr>
      <w:r w:rsidRPr="00EC75F1">
        <w:t>«МП»</w:t>
      </w:r>
    </w:p>
    <w:p w:rsidR="00FD5E0A" w:rsidRPr="00EC75F1" w:rsidRDefault="00FD5E0A" w:rsidP="00FD5E0A">
      <w:pPr>
        <w:ind w:firstLine="709"/>
        <w:jc w:val="center"/>
        <w:rPr>
          <w:b/>
        </w:rPr>
      </w:pPr>
    </w:p>
    <w:p w:rsidR="00FD5E0A" w:rsidRPr="00EC75F1" w:rsidRDefault="00FD5E0A" w:rsidP="00FD5E0A">
      <w:pPr>
        <w:jc w:val="center"/>
        <w:rPr>
          <w:b/>
        </w:rPr>
      </w:pPr>
      <w:r w:rsidRPr="00EC75F1">
        <w:rPr>
          <w:b/>
          <w:sz w:val="28"/>
        </w:rPr>
        <w:t>ПРОТОКОЛ ИСПЫТАНИЙ</w:t>
      </w:r>
      <w:r w:rsidRPr="00EC75F1">
        <w:rPr>
          <w:b/>
        </w:rPr>
        <w:br/>
      </w:r>
      <w:r w:rsidRPr="00EC75F1">
        <w:rPr>
          <w:b/>
          <w:sz w:val="28"/>
          <w:szCs w:val="28"/>
        </w:rPr>
        <w:t>тяжести трудового процесса</w:t>
      </w:r>
    </w:p>
    <w:p w:rsidR="00FD5E0A" w:rsidRPr="00EC75F1" w:rsidRDefault="00FD5E0A" w:rsidP="00FD5E0A">
      <w:pPr>
        <w:jc w:val="center"/>
        <w:rPr>
          <w:sz w:val="12"/>
        </w:rPr>
      </w:pPr>
      <w:r w:rsidRPr="00EC75F1">
        <w:rPr>
          <w:sz w:val="12"/>
        </w:rPr>
        <w:t> </w:t>
      </w:r>
    </w:p>
    <w:tbl>
      <w:tblPr>
        <w:tblW w:w="0" w:type="auto"/>
        <w:jc w:val="center"/>
        <w:tblInd w:w="130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2264"/>
        <w:gridCol w:w="195"/>
        <w:gridCol w:w="1741"/>
      </w:tblGrid>
      <w:tr w:rsidR="00FD5E0A" w:rsidRPr="00EC75F1" w:rsidTr="005D19D3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E0A" w:rsidRPr="00EC75F1" w:rsidRDefault="00FD5E0A" w:rsidP="005D19D3">
            <w:pPr>
              <w:jc w:val="center"/>
            </w:pPr>
            <w:r w:rsidRPr="00EC75F1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FD5E0A" w:rsidRPr="00EC75F1" w:rsidRDefault="00004255" w:rsidP="005D19D3">
            <w:pPr>
              <w:jc w:val="center"/>
              <w:rPr>
                <w:bCs/>
                <w:color w:val="000000"/>
              </w:rPr>
            </w:pPr>
            <w:bookmarkStart w:id="2" w:name="num_table"/>
            <w:bookmarkEnd w:id="2"/>
            <w:r>
              <w:rPr>
                <w:bCs/>
                <w:color w:val="000000"/>
              </w:rPr>
              <w:t>55/4201- Т</w:t>
            </w:r>
          </w:p>
        </w:tc>
        <w:tc>
          <w:tcPr>
            <w:tcW w:w="195" w:type="dxa"/>
            <w:vAlign w:val="bottom"/>
          </w:tcPr>
          <w:p w:rsidR="00FD5E0A" w:rsidRPr="00EC75F1" w:rsidRDefault="00FD5E0A" w:rsidP="005D19D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5E0A" w:rsidRPr="00EC75F1" w:rsidRDefault="00FD5E0A" w:rsidP="005D19D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75F1">
              <w:rPr>
                <w:bCs/>
              </w:rPr>
              <w:fldChar w:fldCharType="begin"/>
            </w:r>
            <w:r w:rsidRPr="00EC75F1">
              <w:rPr>
                <w:bCs/>
              </w:rPr>
              <w:instrText xml:space="preserve"> DOCVARIABLE izm_date \* MERGEFORMAT </w:instrText>
            </w:r>
            <w:r w:rsidRPr="00EC75F1">
              <w:rPr>
                <w:bCs/>
              </w:rPr>
              <w:fldChar w:fldCharType="separate"/>
            </w:r>
            <w:r w:rsidR="00004255">
              <w:rPr>
                <w:bCs/>
              </w:rPr>
              <w:t>21.10.2024</w:t>
            </w:r>
            <w:r w:rsidRPr="00EC75F1">
              <w:rPr>
                <w:bCs/>
              </w:rPr>
              <w:fldChar w:fldCharType="end"/>
            </w:r>
          </w:p>
        </w:tc>
      </w:tr>
      <w:tr w:rsidR="00FD5E0A" w:rsidRPr="00EC75F1" w:rsidTr="005D19D3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E0A" w:rsidRPr="00EC75F1" w:rsidRDefault="00FD5E0A" w:rsidP="005D19D3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FD5E0A" w:rsidRPr="00EC75F1" w:rsidRDefault="00FD5E0A" w:rsidP="005D19D3">
            <w:pPr>
              <w:pStyle w:val="af"/>
              <w:rPr>
                <w:bCs/>
              </w:rPr>
            </w:pPr>
            <w:r w:rsidRPr="00EC75F1">
              <w:rPr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FD5E0A" w:rsidRPr="00EC75F1" w:rsidRDefault="00FD5E0A" w:rsidP="005D19D3">
            <w:pPr>
              <w:pStyle w:val="af"/>
              <w:rPr>
                <w:bCs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E0A" w:rsidRPr="00EC75F1" w:rsidRDefault="00FD5E0A" w:rsidP="005D19D3">
            <w:pPr>
              <w:pStyle w:val="af"/>
              <w:rPr>
                <w:bCs/>
              </w:rPr>
            </w:pPr>
            <w:r w:rsidRPr="00EC75F1">
              <w:rPr>
                <w:vertAlign w:val="superscript"/>
              </w:rPr>
              <w:t>(дата)</w:t>
            </w:r>
          </w:p>
        </w:tc>
      </w:tr>
    </w:tbl>
    <w:p w:rsidR="00FD5E0A" w:rsidRPr="00EC75F1" w:rsidRDefault="00FD5E0A" w:rsidP="00FD5E0A">
      <w:pPr>
        <w:pStyle w:val="a7"/>
        <w:spacing w:before="0"/>
        <w:ind w:firstLine="709"/>
        <w:jc w:val="both"/>
      </w:pPr>
      <w:r w:rsidRPr="00EC75F1">
        <w:t>1 Информация о заказчике:</w:t>
      </w:r>
    </w:p>
    <w:p w:rsidR="00FD5E0A" w:rsidRPr="00EC75F1" w:rsidRDefault="00FD5E0A" w:rsidP="00FD5E0A">
      <w:pPr>
        <w:ind w:firstLine="709"/>
        <w:jc w:val="both"/>
      </w:pPr>
      <w:r w:rsidRPr="00EC75F1">
        <w:t>1.1 Наименование заказчика:</w:t>
      </w:r>
      <w:r w:rsidRPr="00EC75F1">
        <w:rPr>
          <w:rStyle w:val="aa"/>
        </w:rPr>
        <w:t xml:space="preserve"> </w:t>
      </w:r>
      <w:r w:rsidRPr="00EC75F1">
        <w:rPr>
          <w:rStyle w:val="aa"/>
        </w:rPr>
        <w:fldChar w:fldCharType="begin"/>
      </w:r>
      <w:r w:rsidRPr="00EC75F1">
        <w:rPr>
          <w:rStyle w:val="aa"/>
        </w:rPr>
        <w:instrText xml:space="preserve"> DOCVARIABLE rbtd_name \* MERGEFORMAT </w:instrText>
      </w:r>
      <w:r w:rsidRPr="00EC75F1">
        <w:rPr>
          <w:rStyle w:val="aa"/>
        </w:rPr>
        <w:fldChar w:fldCharType="separate"/>
      </w:r>
      <w:r w:rsidR="00004255">
        <w:rPr>
          <w:rStyle w:val="aa"/>
        </w:rPr>
        <w:t>Администрация Сибирцевского 1-Го сельсовета Венгеровск</w:t>
      </w:r>
      <w:r w:rsidR="00004255">
        <w:rPr>
          <w:rStyle w:val="aa"/>
        </w:rPr>
        <w:t>о</w:t>
      </w:r>
      <w:r w:rsidR="00004255">
        <w:rPr>
          <w:rStyle w:val="aa"/>
        </w:rPr>
        <w:t xml:space="preserve">го района Новосибирской области </w:t>
      </w:r>
      <w:r w:rsidRPr="00EC75F1">
        <w:rPr>
          <w:rStyle w:val="aa"/>
        </w:rPr>
        <w:fldChar w:fldCharType="end"/>
      </w:r>
      <w:r w:rsidRPr="00EC75F1">
        <w:rPr>
          <w:rStyle w:val="aa"/>
        </w:rPr>
        <w:t> </w:t>
      </w:r>
    </w:p>
    <w:p w:rsidR="00FD5E0A" w:rsidRDefault="00FD5E0A" w:rsidP="00FD5E0A">
      <w:pPr>
        <w:ind w:firstLine="709"/>
        <w:jc w:val="both"/>
        <w:rPr>
          <w:rStyle w:val="aa"/>
        </w:rPr>
      </w:pPr>
      <w:r w:rsidRPr="00EC75F1">
        <w:t>1.2 Юридический и фактический адрес осуществления деятельности заказчика:</w:t>
      </w:r>
      <w:r w:rsidRPr="00EC75F1">
        <w:rPr>
          <w:rStyle w:val="aa"/>
        </w:rPr>
        <w:t xml:space="preserve"> </w:t>
      </w:r>
      <w:r w:rsidRPr="00EC75F1">
        <w:rPr>
          <w:rStyle w:val="aa"/>
        </w:rPr>
        <w:fldChar w:fldCharType="begin"/>
      </w:r>
      <w:r w:rsidRPr="00EC75F1">
        <w:rPr>
          <w:rStyle w:val="aa"/>
        </w:rPr>
        <w:instrText xml:space="preserve"> DOCVARIABLE rbtd_adr \* MERGEFORMAT </w:instrText>
      </w:r>
      <w:r w:rsidRPr="00EC75F1">
        <w:rPr>
          <w:rStyle w:val="aa"/>
        </w:rPr>
        <w:fldChar w:fldCharType="separate"/>
      </w:r>
      <w:r w:rsidR="00004255">
        <w:rPr>
          <w:rStyle w:val="aa"/>
        </w:rPr>
        <w:t>632248, Н</w:t>
      </w:r>
      <w:r w:rsidR="00004255">
        <w:rPr>
          <w:rStyle w:val="aa"/>
        </w:rPr>
        <w:t>о</w:t>
      </w:r>
      <w:r w:rsidR="00004255">
        <w:rPr>
          <w:rStyle w:val="aa"/>
        </w:rPr>
        <w:t xml:space="preserve">восибирская область, Венгеровский район, село Сибирцево 1-е, Центральная ул., д.1  </w:t>
      </w:r>
      <w:r w:rsidRPr="00EC75F1">
        <w:rPr>
          <w:rStyle w:val="aa"/>
        </w:rPr>
        <w:fldChar w:fldCharType="end"/>
      </w:r>
      <w:r w:rsidRPr="00EC75F1">
        <w:rPr>
          <w:rStyle w:val="aa"/>
        </w:rPr>
        <w:t> </w:t>
      </w:r>
    </w:p>
    <w:p w:rsidR="00EC75F1" w:rsidRPr="00EC75F1" w:rsidRDefault="00EC75F1" w:rsidP="00FD5E0A">
      <w:pPr>
        <w:ind w:firstLine="709"/>
        <w:jc w:val="both"/>
        <w:rPr>
          <w:rStyle w:val="aa"/>
        </w:rPr>
      </w:pPr>
      <w:r w:rsidRPr="00284661">
        <w:rPr>
          <w:rStyle w:val="aa"/>
          <w:u w:val="none"/>
        </w:rPr>
        <w:t>1.</w:t>
      </w:r>
      <w:r>
        <w:rPr>
          <w:rStyle w:val="aa"/>
          <w:u w:val="none"/>
        </w:rPr>
        <w:t>3</w:t>
      </w:r>
      <w:r w:rsidRPr="00284661">
        <w:rPr>
          <w:rStyle w:val="aa"/>
          <w:u w:val="none"/>
        </w:rPr>
        <w:t xml:space="preserve"> Наименование структурного подразд</w:t>
      </w:r>
      <w:r>
        <w:rPr>
          <w:rStyle w:val="aa"/>
          <w:u w:val="none"/>
        </w:rPr>
        <w:t>е</w:t>
      </w:r>
      <w:r w:rsidRPr="00284661">
        <w:rPr>
          <w:rStyle w:val="aa"/>
          <w:u w:val="none"/>
        </w:rPr>
        <w:t>ления</w:t>
      </w:r>
      <w:r w:rsidR="00004255">
        <w:rPr>
          <w:rStyle w:val="aa"/>
          <w:u w:val="none"/>
        </w:rPr>
        <w:t xml:space="preserve">: </w:t>
      </w:r>
      <w:r w:rsidR="00004255" w:rsidRPr="00A94A45">
        <w:rPr>
          <w:u w:val="single"/>
        </w:rPr>
        <w:t>отсутствует</w:t>
      </w:r>
    </w:p>
    <w:p w:rsidR="00FD5E0A" w:rsidRPr="00004255" w:rsidRDefault="00FD5E0A" w:rsidP="00004255">
      <w:pPr>
        <w:ind w:firstLine="709"/>
        <w:jc w:val="both"/>
        <w:rPr>
          <w:rStyle w:val="aa"/>
        </w:rPr>
      </w:pPr>
      <w:r w:rsidRPr="00EC75F1">
        <w:rPr>
          <w:rStyle w:val="aa"/>
          <w:u w:val="none"/>
        </w:rPr>
        <w:t>1.</w:t>
      </w:r>
      <w:r w:rsidR="00EC75F1">
        <w:rPr>
          <w:rStyle w:val="aa"/>
          <w:u w:val="none"/>
        </w:rPr>
        <w:t>4</w:t>
      </w:r>
      <w:r w:rsidRPr="00EC75F1">
        <w:rPr>
          <w:rStyle w:val="aa"/>
          <w:u w:val="none"/>
        </w:rPr>
        <w:t xml:space="preserve"> Проведение испытаний по месту нахождения заказчика:</w:t>
      </w:r>
      <w:r w:rsidR="00004255">
        <w:rPr>
          <w:rStyle w:val="aa"/>
          <w:u w:val="none"/>
        </w:rPr>
        <w:t xml:space="preserve"> </w:t>
      </w:r>
      <w:r w:rsidR="00004255" w:rsidRPr="00EC75F1">
        <w:rPr>
          <w:rStyle w:val="aa"/>
        </w:rPr>
        <w:fldChar w:fldCharType="begin"/>
      </w:r>
      <w:r w:rsidR="00004255" w:rsidRPr="00EC75F1">
        <w:rPr>
          <w:rStyle w:val="aa"/>
        </w:rPr>
        <w:instrText xml:space="preserve"> DOCVARIABLE rbtd_adr \* MERGEFORMAT </w:instrText>
      </w:r>
      <w:r w:rsidR="00004255" w:rsidRPr="00EC75F1">
        <w:rPr>
          <w:rStyle w:val="aa"/>
        </w:rPr>
        <w:fldChar w:fldCharType="separate"/>
      </w:r>
      <w:r w:rsidR="00004255">
        <w:rPr>
          <w:rStyle w:val="aa"/>
        </w:rPr>
        <w:t>632248, Новосибирская о</w:t>
      </w:r>
      <w:r w:rsidR="00004255">
        <w:rPr>
          <w:rStyle w:val="aa"/>
        </w:rPr>
        <w:t>б</w:t>
      </w:r>
      <w:r w:rsidR="00004255">
        <w:rPr>
          <w:rStyle w:val="aa"/>
        </w:rPr>
        <w:t xml:space="preserve">ласть, Венгеровский район, село Сибирцево 1-е, Центральная ул., д.1  </w:t>
      </w:r>
      <w:r w:rsidR="00004255" w:rsidRPr="00EC75F1">
        <w:rPr>
          <w:rStyle w:val="aa"/>
        </w:rPr>
        <w:fldChar w:fldCharType="end"/>
      </w:r>
      <w:r w:rsidR="00004255" w:rsidRPr="00EC75F1">
        <w:rPr>
          <w:rStyle w:val="aa"/>
        </w:rPr>
        <w:t> </w:t>
      </w:r>
    </w:p>
    <w:p w:rsidR="00FD5E0A" w:rsidRPr="00EC75F1" w:rsidRDefault="00FD5E0A" w:rsidP="00FD5E0A">
      <w:pPr>
        <w:ind w:firstLine="709"/>
        <w:jc w:val="both"/>
      </w:pPr>
      <w:r w:rsidRPr="00EC75F1">
        <w:rPr>
          <w:b/>
        </w:rPr>
        <w:t>2 Наименование образца испытаний:</w:t>
      </w:r>
      <w:r w:rsidRPr="00EC75F1">
        <w:t xml:space="preserve"> </w:t>
      </w:r>
      <w:r w:rsidRPr="00EC75F1">
        <w:rPr>
          <w:u w:val="single"/>
        </w:rPr>
        <w:t>отсутствует</w:t>
      </w:r>
    </w:p>
    <w:p w:rsidR="00FD5E0A" w:rsidRPr="00EC75F1" w:rsidRDefault="00FD5E0A" w:rsidP="00FD5E0A">
      <w:pPr>
        <w:pStyle w:val="a7"/>
        <w:spacing w:before="0"/>
        <w:ind w:firstLine="709"/>
      </w:pPr>
      <w:r w:rsidRPr="00EC75F1">
        <w:t>3 Сведения о средствах измерени</w:t>
      </w:r>
      <w:r w:rsidR="006E30C1" w:rsidRPr="00EC75F1">
        <w:t>й</w:t>
      </w:r>
      <w:r w:rsidRPr="00EC75F1">
        <w:t>: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2"/>
        <w:gridCol w:w="1701"/>
        <w:gridCol w:w="1559"/>
        <w:gridCol w:w="1124"/>
        <w:gridCol w:w="1144"/>
        <w:gridCol w:w="1416"/>
      </w:tblGrid>
      <w:tr w:rsidR="00FD5E0A" w:rsidRPr="00EC75F1" w:rsidTr="005D19D3">
        <w:trPr>
          <w:jc w:val="center"/>
        </w:trPr>
        <w:tc>
          <w:tcPr>
            <w:tcW w:w="3262" w:type="dxa"/>
            <w:shd w:val="clear" w:color="auto" w:fill="auto"/>
            <w:vAlign w:val="center"/>
          </w:tcPr>
          <w:p w:rsidR="00FD5E0A" w:rsidRPr="00EC75F1" w:rsidRDefault="00FD5E0A" w:rsidP="005D19D3">
            <w:pPr>
              <w:pStyle w:val="a9"/>
            </w:pPr>
            <w:bookmarkStart w:id="3" w:name="si_table"/>
            <w:bookmarkEnd w:id="3"/>
            <w:r w:rsidRPr="00EC75F1">
              <w:t>Наименование средства измерения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D5E0A" w:rsidRPr="00EC75F1" w:rsidRDefault="00FD5E0A" w:rsidP="005D19D3">
            <w:pPr>
              <w:pStyle w:val="a9"/>
            </w:pPr>
            <w:bookmarkStart w:id="4" w:name="si_factory_num"/>
            <w:bookmarkEnd w:id="4"/>
            <w:r w:rsidRPr="00EC75F1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D5E0A" w:rsidRPr="00EC75F1" w:rsidRDefault="00FD5E0A" w:rsidP="005D19D3">
            <w:pPr>
              <w:pStyle w:val="a9"/>
            </w:pPr>
            <w:bookmarkStart w:id="5" w:name="si_sertif"/>
            <w:bookmarkEnd w:id="5"/>
            <w:r w:rsidRPr="00EC75F1">
              <w:t>№ свидетел</w:t>
            </w:r>
            <w:r w:rsidRPr="00EC75F1">
              <w:t>ь</w:t>
            </w:r>
            <w:r w:rsidRPr="00EC75F1">
              <w:t>ства</w:t>
            </w:r>
          </w:p>
        </w:tc>
        <w:tc>
          <w:tcPr>
            <w:tcW w:w="1124" w:type="dxa"/>
            <w:shd w:val="clear" w:color="auto" w:fill="auto"/>
            <w:vAlign w:val="center"/>
          </w:tcPr>
          <w:p w:rsidR="00FD5E0A" w:rsidRPr="00EC75F1" w:rsidRDefault="00FD5E0A" w:rsidP="005D19D3">
            <w:pPr>
              <w:pStyle w:val="a9"/>
            </w:pPr>
            <w:bookmarkStart w:id="6" w:name="si_begin_date"/>
            <w:bookmarkEnd w:id="6"/>
            <w:r w:rsidRPr="00EC75F1">
              <w:t xml:space="preserve">Дата </w:t>
            </w:r>
          </w:p>
          <w:p w:rsidR="00FD5E0A" w:rsidRPr="00EC75F1" w:rsidRDefault="00FD5E0A" w:rsidP="005D19D3">
            <w:pPr>
              <w:pStyle w:val="a9"/>
            </w:pPr>
            <w:r w:rsidRPr="00EC75F1">
              <w:t>поверки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FD5E0A" w:rsidRPr="00EC75F1" w:rsidRDefault="00FD5E0A" w:rsidP="005D19D3">
            <w:pPr>
              <w:pStyle w:val="a9"/>
            </w:pPr>
            <w:bookmarkStart w:id="7" w:name="si_end_date"/>
            <w:bookmarkEnd w:id="7"/>
            <w:r w:rsidRPr="00EC75F1">
              <w:t>Дата окончания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FD5E0A" w:rsidRPr="00EC75F1" w:rsidRDefault="00FD5E0A" w:rsidP="005D19D3">
            <w:pPr>
              <w:pStyle w:val="a9"/>
            </w:pPr>
            <w:bookmarkStart w:id="8" w:name="si_err"/>
            <w:bookmarkEnd w:id="8"/>
            <w:r w:rsidRPr="00EC75F1">
              <w:t>Погрешность измерения</w:t>
            </w:r>
          </w:p>
        </w:tc>
      </w:tr>
      <w:tr w:rsidR="00004255" w:rsidRPr="00EC75F1" w:rsidTr="005D19D3">
        <w:trPr>
          <w:jc w:val="center"/>
        </w:trPr>
        <w:tc>
          <w:tcPr>
            <w:tcW w:w="3262" w:type="dxa"/>
            <w:shd w:val="clear" w:color="auto" w:fill="auto"/>
            <w:vAlign w:val="center"/>
          </w:tcPr>
          <w:p w:rsidR="00004255" w:rsidRPr="00EC75F1" w:rsidRDefault="00004255" w:rsidP="00004255">
            <w:pPr>
              <w:pStyle w:val="a9"/>
              <w:jc w:val="left"/>
            </w:pPr>
            <w:r>
              <w:t xml:space="preserve">Секундомер механический СОПпр-2а-3-000  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04255" w:rsidRPr="00EC75F1" w:rsidRDefault="00004255" w:rsidP="005D19D3">
            <w:pPr>
              <w:pStyle w:val="a9"/>
            </w:pPr>
            <w:r>
              <w:t>4334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4255" w:rsidRPr="00EC75F1" w:rsidRDefault="00004255" w:rsidP="005D19D3">
            <w:pPr>
              <w:pStyle w:val="a9"/>
            </w:pPr>
            <w:r>
              <w:t>С-ВЯ/11-07-2024/353775325</w:t>
            </w:r>
          </w:p>
        </w:tc>
        <w:tc>
          <w:tcPr>
            <w:tcW w:w="1124" w:type="dxa"/>
            <w:shd w:val="clear" w:color="auto" w:fill="auto"/>
            <w:vAlign w:val="center"/>
          </w:tcPr>
          <w:p w:rsidR="00004255" w:rsidRPr="00EC75F1" w:rsidRDefault="00004255" w:rsidP="005D19D3">
            <w:pPr>
              <w:pStyle w:val="a9"/>
            </w:pPr>
            <w:r>
              <w:t>11.07.2024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04255" w:rsidRPr="00EC75F1" w:rsidRDefault="00004255" w:rsidP="005D19D3">
            <w:pPr>
              <w:pStyle w:val="a9"/>
            </w:pPr>
            <w:r>
              <w:t>10.07.2025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004255" w:rsidRPr="00EC75F1" w:rsidRDefault="00004255" w:rsidP="005D19D3">
            <w:pPr>
              <w:pStyle w:val="a9"/>
            </w:pPr>
            <w:r>
              <w:t>±1,8 с</w:t>
            </w:r>
          </w:p>
        </w:tc>
      </w:tr>
      <w:tr w:rsidR="00004255" w:rsidRPr="00EC75F1" w:rsidTr="005D19D3">
        <w:trPr>
          <w:jc w:val="center"/>
        </w:trPr>
        <w:tc>
          <w:tcPr>
            <w:tcW w:w="3262" w:type="dxa"/>
            <w:shd w:val="clear" w:color="auto" w:fill="auto"/>
            <w:vAlign w:val="center"/>
          </w:tcPr>
          <w:p w:rsidR="00004255" w:rsidRDefault="00004255" w:rsidP="00004255">
            <w:pPr>
              <w:pStyle w:val="a9"/>
              <w:jc w:val="left"/>
            </w:pPr>
            <w:r>
              <w:t>Рулетка Р-20 У3К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04255" w:rsidRDefault="00004255" w:rsidP="005D19D3">
            <w:pPr>
              <w:pStyle w:val="a9"/>
            </w:pPr>
            <w:r>
              <w:t>28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4255" w:rsidRDefault="00004255" w:rsidP="005D19D3">
            <w:pPr>
              <w:pStyle w:val="a9"/>
            </w:pPr>
            <w:r>
              <w:t>С-ВЯ/28-08-2024/366327690</w:t>
            </w:r>
          </w:p>
        </w:tc>
        <w:tc>
          <w:tcPr>
            <w:tcW w:w="1124" w:type="dxa"/>
            <w:shd w:val="clear" w:color="auto" w:fill="auto"/>
            <w:vAlign w:val="center"/>
          </w:tcPr>
          <w:p w:rsidR="00004255" w:rsidRDefault="00004255" w:rsidP="005D19D3">
            <w:pPr>
              <w:pStyle w:val="a9"/>
            </w:pPr>
            <w:r>
              <w:t>28.08.2024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04255" w:rsidRDefault="00004255" w:rsidP="005D19D3">
            <w:pPr>
              <w:pStyle w:val="a9"/>
            </w:pPr>
            <w:r>
              <w:t>27.08.2025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004255" w:rsidRDefault="00004255" w:rsidP="005D19D3">
            <w:pPr>
              <w:pStyle w:val="a9"/>
            </w:pPr>
            <w:r>
              <w:t>±(0,4+0,2∙(L-1))</w:t>
            </w:r>
          </w:p>
        </w:tc>
      </w:tr>
      <w:tr w:rsidR="00004255" w:rsidRPr="00EC75F1" w:rsidTr="005D19D3">
        <w:trPr>
          <w:jc w:val="center"/>
        </w:trPr>
        <w:tc>
          <w:tcPr>
            <w:tcW w:w="3262" w:type="dxa"/>
            <w:shd w:val="clear" w:color="auto" w:fill="auto"/>
            <w:vAlign w:val="center"/>
          </w:tcPr>
          <w:p w:rsidR="00004255" w:rsidRDefault="00004255" w:rsidP="00004255">
            <w:pPr>
              <w:pStyle w:val="a9"/>
              <w:jc w:val="left"/>
            </w:pPr>
            <w:r>
              <w:t>Шагомер электронный OMRON HJ-320-RU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04255" w:rsidRDefault="00004255" w:rsidP="005D19D3">
            <w:pPr>
              <w:pStyle w:val="a9"/>
            </w:pPr>
            <w:r>
              <w:t>б/н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4255" w:rsidRDefault="00004255" w:rsidP="005D19D3">
            <w:pPr>
              <w:pStyle w:val="a9"/>
            </w:pPr>
            <w:r>
              <w:t>-</w:t>
            </w:r>
          </w:p>
        </w:tc>
        <w:tc>
          <w:tcPr>
            <w:tcW w:w="1124" w:type="dxa"/>
            <w:shd w:val="clear" w:color="auto" w:fill="auto"/>
            <w:vAlign w:val="center"/>
          </w:tcPr>
          <w:p w:rsidR="00004255" w:rsidRDefault="00004255" w:rsidP="005D19D3">
            <w:pPr>
              <w:pStyle w:val="a9"/>
            </w:pPr>
            <w:r>
              <w:t>-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04255" w:rsidRDefault="00004255" w:rsidP="005D19D3">
            <w:pPr>
              <w:pStyle w:val="a9"/>
            </w:pPr>
            <w:r>
              <w:t>-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004255" w:rsidRDefault="00004255" w:rsidP="005D19D3">
            <w:pPr>
              <w:pStyle w:val="a9"/>
            </w:pPr>
            <w:r>
              <w:t>-</w:t>
            </w:r>
          </w:p>
        </w:tc>
      </w:tr>
      <w:tr w:rsidR="00004255" w:rsidRPr="00EC75F1" w:rsidTr="005D19D3">
        <w:trPr>
          <w:jc w:val="center"/>
        </w:trPr>
        <w:tc>
          <w:tcPr>
            <w:tcW w:w="3262" w:type="dxa"/>
            <w:shd w:val="clear" w:color="auto" w:fill="auto"/>
            <w:vAlign w:val="center"/>
          </w:tcPr>
          <w:p w:rsidR="00004255" w:rsidRDefault="00004255" w:rsidP="00004255">
            <w:pPr>
              <w:pStyle w:val="a9"/>
              <w:jc w:val="left"/>
            </w:pPr>
            <w:r>
              <w:t>Весы электронные подвесные, ВНТ-30-10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04255" w:rsidRDefault="00004255" w:rsidP="005D19D3">
            <w:pPr>
              <w:pStyle w:val="a9"/>
            </w:pPr>
            <w:r>
              <w:t>00001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4255" w:rsidRDefault="00004255" w:rsidP="005D19D3">
            <w:pPr>
              <w:pStyle w:val="a9"/>
            </w:pPr>
            <w:r>
              <w:t>С-ВЗ/22-12-2023/303937313</w:t>
            </w:r>
          </w:p>
        </w:tc>
        <w:tc>
          <w:tcPr>
            <w:tcW w:w="1124" w:type="dxa"/>
            <w:shd w:val="clear" w:color="auto" w:fill="auto"/>
            <w:vAlign w:val="center"/>
          </w:tcPr>
          <w:p w:rsidR="00004255" w:rsidRDefault="00004255" w:rsidP="005D19D3">
            <w:pPr>
              <w:pStyle w:val="a9"/>
            </w:pPr>
            <w:r>
              <w:t>22.12.2023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04255" w:rsidRDefault="00004255" w:rsidP="005D19D3">
            <w:pPr>
              <w:pStyle w:val="a9"/>
            </w:pPr>
            <w:r>
              <w:t>21.12.2024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004255" w:rsidRDefault="00004255" w:rsidP="005D19D3">
            <w:pPr>
              <w:pStyle w:val="a9"/>
            </w:pPr>
            <w:r>
              <w:t>При 0,2-5 кг  ±10 г;при 5-20 кг  ±20 г; выше 20 кг ±30 г</w:t>
            </w:r>
          </w:p>
        </w:tc>
      </w:tr>
      <w:tr w:rsidR="00004255" w:rsidRPr="00EC75F1" w:rsidTr="005D19D3">
        <w:trPr>
          <w:jc w:val="center"/>
        </w:trPr>
        <w:tc>
          <w:tcPr>
            <w:tcW w:w="3262" w:type="dxa"/>
            <w:shd w:val="clear" w:color="auto" w:fill="auto"/>
            <w:vAlign w:val="center"/>
          </w:tcPr>
          <w:p w:rsidR="00004255" w:rsidRDefault="00004255" w:rsidP="00004255">
            <w:pPr>
              <w:pStyle w:val="a9"/>
              <w:jc w:val="left"/>
            </w:pPr>
            <w:r>
              <w:t>Динамометр общего назначения ДПУ -2-2 5032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04255" w:rsidRDefault="00004255" w:rsidP="005D19D3">
            <w:pPr>
              <w:pStyle w:val="a9"/>
            </w:pPr>
            <w:r>
              <w:t>409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4255" w:rsidRDefault="00004255" w:rsidP="005D19D3">
            <w:pPr>
              <w:pStyle w:val="a9"/>
            </w:pPr>
            <w:r>
              <w:t>С-ДЮП/03-04-2024/328799480</w:t>
            </w:r>
          </w:p>
        </w:tc>
        <w:tc>
          <w:tcPr>
            <w:tcW w:w="1124" w:type="dxa"/>
            <w:shd w:val="clear" w:color="auto" w:fill="auto"/>
            <w:vAlign w:val="center"/>
          </w:tcPr>
          <w:p w:rsidR="00004255" w:rsidRDefault="00004255" w:rsidP="005D19D3">
            <w:pPr>
              <w:pStyle w:val="a9"/>
            </w:pPr>
            <w:r>
              <w:t>03.04.2024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04255" w:rsidRDefault="00004255" w:rsidP="005D19D3">
            <w:pPr>
              <w:pStyle w:val="a9"/>
            </w:pPr>
            <w:r>
              <w:t>02.04.2025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004255" w:rsidRDefault="00004255" w:rsidP="005D19D3">
            <w:pPr>
              <w:pStyle w:val="a9"/>
            </w:pPr>
            <w:r>
              <w:t>±2%</w:t>
            </w:r>
          </w:p>
        </w:tc>
      </w:tr>
      <w:tr w:rsidR="00004255" w:rsidRPr="00EC75F1" w:rsidTr="005D19D3">
        <w:trPr>
          <w:jc w:val="center"/>
        </w:trPr>
        <w:tc>
          <w:tcPr>
            <w:tcW w:w="3262" w:type="dxa"/>
            <w:shd w:val="clear" w:color="auto" w:fill="auto"/>
            <w:vAlign w:val="center"/>
          </w:tcPr>
          <w:p w:rsidR="00004255" w:rsidRDefault="00004255" w:rsidP="00004255">
            <w:pPr>
              <w:pStyle w:val="a9"/>
              <w:jc w:val="left"/>
            </w:pPr>
            <w:r>
              <w:t>Угломер с нониусом 5УМ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04255" w:rsidRDefault="00004255" w:rsidP="005D19D3">
            <w:pPr>
              <w:pStyle w:val="a9"/>
            </w:pPr>
            <w:r>
              <w:t>42985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4255" w:rsidRDefault="00004255" w:rsidP="005D19D3">
            <w:pPr>
              <w:pStyle w:val="a9"/>
            </w:pPr>
            <w:r>
              <w:t>С-ВЗ/16-01-2024/308581788</w:t>
            </w:r>
          </w:p>
        </w:tc>
        <w:tc>
          <w:tcPr>
            <w:tcW w:w="1124" w:type="dxa"/>
            <w:shd w:val="clear" w:color="auto" w:fill="auto"/>
            <w:vAlign w:val="center"/>
          </w:tcPr>
          <w:p w:rsidR="00004255" w:rsidRDefault="00004255" w:rsidP="005D19D3">
            <w:pPr>
              <w:pStyle w:val="a9"/>
            </w:pPr>
            <w:r>
              <w:t>16.01.2024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04255" w:rsidRDefault="00004255" w:rsidP="005D19D3">
            <w:pPr>
              <w:pStyle w:val="a9"/>
            </w:pPr>
            <w:r>
              <w:t>15.01.2025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004255" w:rsidRDefault="00004255" w:rsidP="005D19D3">
            <w:pPr>
              <w:pStyle w:val="a9"/>
            </w:pPr>
            <w:r>
              <w:t>± 2'; ± 5'</w:t>
            </w:r>
          </w:p>
        </w:tc>
      </w:tr>
      <w:tr w:rsidR="00004255" w:rsidRPr="00EC75F1" w:rsidTr="005D19D3">
        <w:trPr>
          <w:jc w:val="center"/>
        </w:trPr>
        <w:tc>
          <w:tcPr>
            <w:tcW w:w="3262" w:type="dxa"/>
            <w:shd w:val="clear" w:color="auto" w:fill="auto"/>
            <w:vAlign w:val="center"/>
          </w:tcPr>
          <w:p w:rsidR="00004255" w:rsidRDefault="00004255" w:rsidP="00004255">
            <w:pPr>
              <w:pStyle w:val="a9"/>
              <w:jc w:val="left"/>
            </w:pPr>
            <w:r>
              <w:lastRenderedPageBreak/>
              <w:t>Измеритель параметров микр</w:t>
            </w:r>
            <w:r>
              <w:t>о</w:t>
            </w:r>
            <w:r>
              <w:t>климата «Метеоскоп М»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04255" w:rsidRDefault="00004255" w:rsidP="005D19D3">
            <w:pPr>
              <w:pStyle w:val="a9"/>
            </w:pPr>
            <w:r>
              <w:t>196816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4255" w:rsidRDefault="00004255" w:rsidP="005D19D3">
            <w:pPr>
              <w:pStyle w:val="a9"/>
            </w:pPr>
            <w:r>
              <w:t>С-ВЯ/20-08-2024/363943632</w:t>
            </w:r>
          </w:p>
        </w:tc>
        <w:tc>
          <w:tcPr>
            <w:tcW w:w="1124" w:type="dxa"/>
            <w:shd w:val="clear" w:color="auto" w:fill="auto"/>
            <w:vAlign w:val="center"/>
          </w:tcPr>
          <w:p w:rsidR="00004255" w:rsidRDefault="00004255" w:rsidP="005D19D3">
            <w:pPr>
              <w:pStyle w:val="a9"/>
            </w:pPr>
            <w:r>
              <w:t>20.08.2024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04255" w:rsidRDefault="00004255" w:rsidP="005D19D3">
            <w:pPr>
              <w:pStyle w:val="a9"/>
            </w:pPr>
            <w:r>
              <w:t>19.08.2026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004255" w:rsidRDefault="00004255" w:rsidP="005D19D3">
            <w:pPr>
              <w:pStyle w:val="a9"/>
            </w:pPr>
            <w:r>
              <w:t>Температура: ± 0,2 ºС; о</w:t>
            </w:r>
            <w:r>
              <w:t>т</w:t>
            </w:r>
            <w:r>
              <w:t>носительная влажность ±3%; давл</w:t>
            </w:r>
            <w:r>
              <w:t>е</w:t>
            </w:r>
            <w:r>
              <w:t>ние воздуха: ± 0,13 мм рт. ст.; скорость воздушного потока: ±(0,1+0,05V)</w:t>
            </w:r>
          </w:p>
        </w:tc>
      </w:tr>
    </w:tbl>
    <w:p w:rsidR="00FD5E0A" w:rsidRPr="00EC75F1" w:rsidRDefault="00FD5E0A" w:rsidP="00FD5E0A">
      <w:pPr>
        <w:pStyle w:val="a7"/>
        <w:ind w:firstLine="709"/>
      </w:pPr>
      <w:r w:rsidRPr="00EC75F1">
        <w:t>4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04255" w:rsidRDefault="00FD5E0A" w:rsidP="00FD5E0A">
      <w:pPr>
        <w:ind w:firstLine="709"/>
      </w:pPr>
      <w:r w:rsidRPr="00EC75F1">
        <w:fldChar w:fldCharType="begin"/>
      </w:r>
      <w:r w:rsidRPr="00EC75F1">
        <w:instrText xml:space="preserve"> DOCVARIABLE izm_nd_new \* MERGEFORMAT </w:instrText>
      </w:r>
      <w:r w:rsidRPr="00EC75F1">
        <w:fldChar w:fldCharType="separate"/>
      </w:r>
      <w:r w:rsidR="00004255">
        <w:t>- МИ ТТП.ИНТ-16.01-2018 (ФР.1.28.2019.33230) "Методика измерений показателей тяж</w:t>
      </w:r>
      <w:r w:rsidR="00004255">
        <w:t>е</w:t>
      </w:r>
      <w:r w:rsidR="00004255">
        <w:t>сти трудового процесса для целей специальной оценки условий труда" (утв. АО "КИОУТ" от 06.12.2018 №010-ОД; Свидетельство об аттестации №222.0248/RA.RU.311866/2018 от 21.12.2018);</w:t>
      </w:r>
    </w:p>
    <w:p w:rsidR="00FD5E0A" w:rsidRPr="00EC75F1" w:rsidRDefault="00004255" w:rsidP="00FD5E0A">
      <w:pPr>
        <w:ind w:firstLine="709"/>
      </w:pPr>
      <w:r>
        <w:t>- Приказ Министерства труда и социальной защиты Российской Федерации от 21 ноября 2023 г  №817н "Об утверждении методики проведения специальной оценки услови труда, класс</w:t>
      </w:r>
      <w:r>
        <w:t>и</w:t>
      </w:r>
      <w:r>
        <w:t>фикатора вредных и (или) опасных производственных факторов, формы отчета о проведении сп</w:t>
      </w:r>
      <w:r>
        <w:t>е</w:t>
      </w:r>
      <w:r>
        <w:t>циальной оценки условий труда и инструкции по ее заполнению" (зарегистрирован Министе</w:t>
      </w:r>
      <w:r>
        <w:t>р</w:t>
      </w:r>
      <w:r>
        <w:t>ством юстиции Российской Федерации 30 ноября 2023 г, регистрационный №76179).</w:t>
      </w:r>
      <w:r w:rsidR="00FD5E0A" w:rsidRPr="00EC75F1">
        <w:fldChar w:fldCharType="end"/>
      </w:r>
    </w:p>
    <w:p w:rsidR="00FD5E0A" w:rsidRPr="00EC75F1" w:rsidRDefault="00FD5E0A" w:rsidP="00FD5E0A">
      <w:pPr>
        <w:ind w:firstLine="709"/>
        <w:rPr>
          <w:b/>
          <w:color w:val="000000"/>
        </w:rPr>
      </w:pPr>
      <w:r w:rsidRPr="00EC75F1">
        <w:rPr>
          <w:b/>
          <w:bCs/>
        </w:rPr>
        <w:t>5</w:t>
      </w:r>
      <w:r w:rsidRPr="00EC75F1">
        <w:rPr>
          <w:b/>
          <w:bCs/>
          <w:color w:val="000000"/>
        </w:rPr>
        <w:t xml:space="preserve"> </w:t>
      </w:r>
      <w:r w:rsidRPr="00EC75F1">
        <w:rPr>
          <w:b/>
          <w:color w:val="000000"/>
        </w:rPr>
        <w:t>Условия проведения испытаний: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"/>
        <w:gridCol w:w="2896"/>
        <w:gridCol w:w="1590"/>
        <w:gridCol w:w="1315"/>
        <w:gridCol w:w="1378"/>
        <w:gridCol w:w="1506"/>
        <w:gridCol w:w="1014"/>
      </w:tblGrid>
      <w:tr w:rsidR="00FD5E0A" w:rsidRPr="00EC75F1" w:rsidTr="005D19D3">
        <w:trPr>
          <w:jc w:val="center"/>
        </w:trPr>
        <w:tc>
          <w:tcPr>
            <w:tcW w:w="248" w:type="pct"/>
            <w:shd w:val="clear" w:color="auto" w:fill="auto"/>
            <w:vAlign w:val="center"/>
          </w:tcPr>
          <w:p w:rsidR="00FD5E0A" w:rsidRPr="00EC75F1" w:rsidRDefault="00FD5E0A" w:rsidP="005D19D3">
            <w:pPr>
              <w:pStyle w:val="a9"/>
              <w:rPr>
                <w:szCs w:val="18"/>
              </w:rPr>
            </w:pPr>
            <w:r w:rsidRPr="00EC75F1">
              <w:rPr>
                <w:szCs w:val="18"/>
              </w:rPr>
              <w:t>№ РМ</w:t>
            </w:r>
          </w:p>
        </w:tc>
        <w:tc>
          <w:tcPr>
            <w:tcW w:w="1419" w:type="pct"/>
            <w:shd w:val="clear" w:color="auto" w:fill="auto"/>
            <w:vAlign w:val="center"/>
          </w:tcPr>
          <w:p w:rsidR="00FD5E0A" w:rsidRPr="00EC75F1" w:rsidRDefault="00FD5E0A" w:rsidP="005D19D3">
            <w:pPr>
              <w:pStyle w:val="a9"/>
              <w:rPr>
                <w:szCs w:val="18"/>
              </w:rPr>
            </w:pPr>
            <w:bookmarkStart w:id="9" w:name="os3_rm"/>
            <w:bookmarkEnd w:id="9"/>
            <w:r w:rsidRPr="00EC75F1">
              <w:rPr>
                <w:szCs w:val="18"/>
              </w:rPr>
              <w:t>Наименование рабочего места</w:t>
            </w:r>
          </w:p>
        </w:tc>
        <w:tc>
          <w:tcPr>
            <w:tcW w:w="779" w:type="pct"/>
            <w:shd w:val="clear" w:color="auto" w:fill="auto"/>
            <w:vAlign w:val="center"/>
          </w:tcPr>
          <w:p w:rsidR="00FD5E0A" w:rsidRPr="00EC75F1" w:rsidRDefault="00FD5E0A" w:rsidP="005D19D3">
            <w:pPr>
              <w:pStyle w:val="a9"/>
              <w:rPr>
                <w:szCs w:val="18"/>
              </w:rPr>
            </w:pPr>
            <w:bookmarkStart w:id="10" w:name="os3_zone"/>
            <w:bookmarkEnd w:id="10"/>
            <w:r w:rsidRPr="00EC75F1">
              <w:rPr>
                <w:szCs w:val="18"/>
              </w:rPr>
              <w:t>Наименование</w:t>
            </w:r>
            <w:r w:rsidRPr="00EC75F1">
              <w:rPr>
                <w:szCs w:val="18"/>
              </w:rPr>
              <w:br/>
              <w:t>рабочей зоны</w:t>
            </w:r>
          </w:p>
        </w:tc>
        <w:tc>
          <w:tcPr>
            <w:tcW w:w="644" w:type="pct"/>
            <w:shd w:val="clear" w:color="auto" w:fill="auto"/>
            <w:vAlign w:val="center"/>
          </w:tcPr>
          <w:p w:rsidR="00FD5E0A" w:rsidRPr="00EC75F1" w:rsidRDefault="00FD5E0A" w:rsidP="005D19D3">
            <w:pPr>
              <w:pStyle w:val="a9"/>
              <w:rPr>
                <w:szCs w:val="18"/>
              </w:rPr>
            </w:pPr>
            <w:bookmarkStart w:id="11" w:name="os3_temp"/>
            <w:bookmarkEnd w:id="11"/>
            <w:r w:rsidRPr="00EC75F1">
              <w:rPr>
                <w:szCs w:val="18"/>
              </w:rPr>
              <w:t xml:space="preserve">Температура воздуха, </w:t>
            </w:r>
            <w:r w:rsidRPr="00EC75F1">
              <w:rPr>
                <w:szCs w:val="18"/>
                <w:vertAlign w:val="superscript"/>
              </w:rPr>
              <w:t>o</w:t>
            </w:r>
            <w:r w:rsidRPr="00EC75F1">
              <w:rPr>
                <w:szCs w:val="18"/>
              </w:rPr>
              <w:t>C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FD5E0A" w:rsidRPr="00EC75F1" w:rsidRDefault="00FD5E0A" w:rsidP="005D19D3">
            <w:pPr>
              <w:pStyle w:val="a9"/>
              <w:rPr>
                <w:szCs w:val="18"/>
              </w:rPr>
            </w:pPr>
            <w:bookmarkStart w:id="12" w:name="os3_press"/>
            <w:bookmarkEnd w:id="12"/>
            <w:r w:rsidRPr="00EC75F1">
              <w:rPr>
                <w:szCs w:val="18"/>
              </w:rPr>
              <w:t xml:space="preserve">Атмосферное давление, </w:t>
            </w:r>
          </w:p>
          <w:p w:rsidR="00FD5E0A" w:rsidRPr="00EC75F1" w:rsidRDefault="00FD5E0A" w:rsidP="005D19D3">
            <w:pPr>
              <w:pStyle w:val="a9"/>
              <w:rPr>
                <w:szCs w:val="18"/>
              </w:rPr>
            </w:pPr>
            <w:r w:rsidRPr="00EC75F1">
              <w:rPr>
                <w:szCs w:val="18"/>
              </w:rPr>
              <w:t>мм рт.ст.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FD5E0A" w:rsidRPr="00EC75F1" w:rsidRDefault="00FD5E0A" w:rsidP="005D19D3">
            <w:pPr>
              <w:pStyle w:val="a9"/>
              <w:rPr>
                <w:szCs w:val="18"/>
              </w:rPr>
            </w:pPr>
            <w:bookmarkStart w:id="13" w:name="os3_vlag"/>
            <w:bookmarkEnd w:id="13"/>
            <w:r w:rsidRPr="00EC75F1">
              <w:rPr>
                <w:szCs w:val="18"/>
              </w:rPr>
              <w:t>Относительная влажность, %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FD5E0A" w:rsidRPr="00EC75F1" w:rsidRDefault="00FD5E0A" w:rsidP="005D19D3">
            <w:pPr>
              <w:pStyle w:val="a9"/>
              <w:rPr>
                <w:szCs w:val="18"/>
              </w:rPr>
            </w:pPr>
            <w:bookmarkStart w:id="14" w:name="os3_skor"/>
            <w:bookmarkEnd w:id="14"/>
            <w:r w:rsidRPr="00EC75F1">
              <w:rPr>
                <w:szCs w:val="18"/>
              </w:rPr>
              <w:t>Скорость воздуха, м/с</w:t>
            </w:r>
          </w:p>
        </w:tc>
      </w:tr>
      <w:tr w:rsidR="00004255" w:rsidRPr="00EC75F1" w:rsidTr="005D19D3">
        <w:trPr>
          <w:jc w:val="center"/>
        </w:trPr>
        <w:tc>
          <w:tcPr>
            <w:tcW w:w="248" w:type="pct"/>
            <w:shd w:val="clear" w:color="auto" w:fill="auto"/>
            <w:vAlign w:val="center"/>
          </w:tcPr>
          <w:p w:rsidR="00004255" w:rsidRPr="00EC75F1" w:rsidRDefault="00004255" w:rsidP="005D19D3">
            <w:pPr>
              <w:pStyle w:val="a9"/>
              <w:rPr>
                <w:szCs w:val="18"/>
              </w:rPr>
            </w:pPr>
            <w:r>
              <w:rPr>
                <w:szCs w:val="18"/>
              </w:rPr>
              <w:t>2</w:t>
            </w:r>
          </w:p>
        </w:tc>
        <w:tc>
          <w:tcPr>
            <w:tcW w:w="1419" w:type="pct"/>
            <w:shd w:val="clear" w:color="auto" w:fill="auto"/>
            <w:vAlign w:val="center"/>
          </w:tcPr>
          <w:p w:rsidR="00004255" w:rsidRPr="00EC75F1" w:rsidRDefault="00004255" w:rsidP="005D19D3">
            <w:pPr>
              <w:pStyle w:val="a9"/>
              <w:rPr>
                <w:szCs w:val="18"/>
              </w:rPr>
            </w:pPr>
            <w:r>
              <w:rPr>
                <w:szCs w:val="18"/>
              </w:rPr>
              <w:t>Водитель автомобиля 4 разр</w:t>
            </w:r>
            <w:r>
              <w:rPr>
                <w:szCs w:val="18"/>
              </w:rPr>
              <w:t>я</w:t>
            </w:r>
            <w:r>
              <w:rPr>
                <w:szCs w:val="18"/>
              </w:rPr>
              <w:t>да</w:t>
            </w:r>
          </w:p>
        </w:tc>
        <w:tc>
          <w:tcPr>
            <w:tcW w:w="779" w:type="pct"/>
            <w:shd w:val="clear" w:color="auto" w:fill="auto"/>
            <w:vAlign w:val="center"/>
          </w:tcPr>
          <w:p w:rsidR="00004255" w:rsidRPr="00EC75F1" w:rsidRDefault="00004255" w:rsidP="005D19D3">
            <w:pPr>
              <w:pStyle w:val="a9"/>
              <w:rPr>
                <w:szCs w:val="18"/>
              </w:rPr>
            </w:pPr>
            <w:r>
              <w:rPr>
                <w:szCs w:val="18"/>
              </w:rPr>
              <w:t>Кабина</w:t>
            </w:r>
          </w:p>
        </w:tc>
        <w:tc>
          <w:tcPr>
            <w:tcW w:w="644" w:type="pct"/>
            <w:shd w:val="clear" w:color="auto" w:fill="auto"/>
            <w:vAlign w:val="center"/>
          </w:tcPr>
          <w:p w:rsidR="00004255" w:rsidRPr="00EC75F1" w:rsidRDefault="00004255" w:rsidP="005D19D3">
            <w:pPr>
              <w:pStyle w:val="a9"/>
              <w:rPr>
                <w:szCs w:val="18"/>
              </w:rPr>
            </w:pPr>
            <w:r>
              <w:rPr>
                <w:szCs w:val="18"/>
              </w:rPr>
              <w:t>25,2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004255" w:rsidRPr="00EC75F1" w:rsidRDefault="00004255" w:rsidP="005D19D3">
            <w:pPr>
              <w:pStyle w:val="a9"/>
              <w:rPr>
                <w:szCs w:val="18"/>
              </w:rPr>
            </w:pPr>
            <w:r>
              <w:rPr>
                <w:szCs w:val="18"/>
              </w:rPr>
              <w:t>748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004255" w:rsidRPr="00EC75F1" w:rsidRDefault="00004255" w:rsidP="005D19D3">
            <w:pPr>
              <w:pStyle w:val="a9"/>
              <w:rPr>
                <w:szCs w:val="18"/>
              </w:rPr>
            </w:pPr>
            <w:r>
              <w:rPr>
                <w:szCs w:val="18"/>
              </w:rPr>
              <w:t>48,8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04255" w:rsidRPr="00EC75F1" w:rsidRDefault="00004255" w:rsidP="005D19D3">
            <w:pPr>
              <w:pStyle w:val="a9"/>
              <w:rPr>
                <w:szCs w:val="18"/>
              </w:rPr>
            </w:pPr>
            <w:r>
              <w:rPr>
                <w:szCs w:val="18"/>
              </w:rPr>
              <w:t>0,1</w:t>
            </w:r>
          </w:p>
        </w:tc>
      </w:tr>
      <w:tr w:rsidR="00004255" w:rsidRPr="00EC75F1" w:rsidTr="005D19D3">
        <w:trPr>
          <w:jc w:val="center"/>
        </w:trPr>
        <w:tc>
          <w:tcPr>
            <w:tcW w:w="248" w:type="pct"/>
            <w:shd w:val="clear" w:color="auto" w:fill="auto"/>
            <w:vAlign w:val="center"/>
          </w:tcPr>
          <w:p w:rsidR="00004255" w:rsidRPr="00EC75F1" w:rsidRDefault="00004255" w:rsidP="005D19D3">
            <w:pPr>
              <w:pStyle w:val="a9"/>
              <w:rPr>
                <w:szCs w:val="18"/>
              </w:rPr>
            </w:pPr>
            <w:r>
              <w:rPr>
                <w:szCs w:val="18"/>
              </w:rPr>
              <w:t>3</w:t>
            </w:r>
          </w:p>
        </w:tc>
        <w:tc>
          <w:tcPr>
            <w:tcW w:w="1419" w:type="pct"/>
            <w:shd w:val="clear" w:color="auto" w:fill="auto"/>
            <w:vAlign w:val="center"/>
          </w:tcPr>
          <w:p w:rsidR="00004255" w:rsidRDefault="00004255" w:rsidP="005D19D3">
            <w:pPr>
              <w:pStyle w:val="a9"/>
              <w:rPr>
                <w:szCs w:val="18"/>
              </w:rPr>
            </w:pPr>
            <w:r>
              <w:rPr>
                <w:szCs w:val="18"/>
              </w:rPr>
              <w:t>Рабочий по КО и РЗ 2 разряда</w:t>
            </w:r>
          </w:p>
        </w:tc>
        <w:tc>
          <w:tcPr>
            <w:tcW w:w="779" w:type="pct"/>
            <w:shd w:val="clear" w:color="auto" w:fill="auto"/>
            <w:vAlign w:val="center"/>
          </w:tcPr>
          <w:p w:rsidR="00004255" w:rsidRDefault="00004255" w:rsidP="005D19D3">
            <w:pPr>
              <w:pStyle w:val="a9"/>
              <w:rPr>
                <w:szCs w:val="18"/>
              </w:rPr>
            </w:pPr>
            <w:r>
              <w:rPr>
                <w:szCs w:val="18"/>
              </w:rPr>
              <w:t>Служебные помещения</w:t>
            </w:r>
          </w:p>
        </w:tc>
        <w:tc>
          <w:tcPr>
            <w:tcW w:w="644" w:type="pct"/>
            <w:shd w:val="clear" w:color="auto" w:fill="auto"/>
            <w:vAlign w:val="center"/>
          </w:tcPr>
          <w:p w:rsidR="00004255" w:rsidRDefault="00004255" w:rsidP="005D19D3">
            <w:pPr>
              <w:pStyle w:val="a9"/>
              <w:rPr>
                <w:szCs w:val="18"/>
              </w:rPr>
            </w:pPr>
            <w:r>
              <w:rPr>
                <w:szCs w:val="18"/>
              </w:rPr>
              <w:t>24,4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004255" w:rsidRDefault="00004255" w:rsidP="005D19D3">
            <w:pPr>
              <w:pStyle w:val="a9"/>
              <w:rPr>
                <w:szCs w:val="18"/>
              </w:rPr>
            </w:pPr>
            <w:r>
              <w:rPr>
                <w:szCs w:val="18"/>
              </w:rPr>
              <w:t>748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004255" w:rsidRDefault="00004255" w:rsidP="005D19D3">
            <w:pPr>
              <w:pStyle w:val="a9"/>
              <w:rPr>
                <w:szCs w:val="18"/>
              </w:rPr>
            </w:pPr>
            <w:r>
              <w:rPr>
                <w:szCs w:val="18"/>
              </w:rPr>
              <w:t>46,5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04255" w:rsidRDefault="00004255" w:rsidP="005D19D3">
            <w:pPr>
              <w:pStyle w:val="a9"/>
              <w:rPr>
                <w:szCs w:val="18"/>
              </w:rPr>
            </w:pPr>
            <w:r>
              <w:rPr>
                <w:szCs w:val="18"/>
              </w:rPr>
              <w:t>0,1</w:t>
            </w:r>
          </w:p>
        </w:tc>
      </w:tr>
      <w:tr w:rsidR="00004255" w:rsidRPr="00EC75F1" w:rsidTr="005D19D3">
        <w:trPr>
          <w:jc w:val="center"/>
        </w:trPr>
        <w:tc>
          <w:tcPr>
            <w:tcW w:w="248" w:type="pct"/>
            <w:shd w:val="clear" w:color="auto" w:fill="auto"/>
            <w:vAlign w:val="center"/>
          </w:tcPr>
          <w:p w:rsidR="00004255" w:rsidRPr="00EC75F1" w:rsidRDefault="00004255" w:rsidP="005D19D3">
            <w:pPr>
              <w:pStyle w:val="a9"/>
              <w:rPr>
                <w:szCs w:val="18"/>
              </w:rPr>
            </w:pPr>
          </w:p>
        </w:tc>
        <w:tc>
          <w:tcPr>
            <w:tcW w:w="1419" w:type="pct"/>
            <w:shd w:val="clear" w:color="auto" w:fill="auto"/>
            <w:vAlign w:val="center"/>
          </w:tcPr>
          <w:p w:rsidR="00004255" w:rsidRDefault="00004255" w:rsidP="005D19D3">
            <w:pPr>
              <w:pStyle w:val="a9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779" w:type="pct"/>
            <w:shd w:val="clear" w:color="auto" w:fill="auto"/>
            <w:vAlign w:val="center"/>
          </w:tcPr>
          <w:p w:rsidR="00004255" w:rsidRDefault="00004255" w:rsidP="005D19D3">
            <w:pPr>
              <w:pStyle w:val="a9"/>
              <w:rPr>
                <w:szCs w:val="18"/>
              </w:rPr>
            </w:pPr>
            <w:r>
              <w:rPr>
                <w:szCs w:val="18"/>
              </w:rPr>
              <w:t>Открытая те</w:t>
            </w:r>
            <w:r>
              <w:rPr>
                <w:szCs w:val="18"/>
              </w:rPr>
              <w:t>р</w:t>
            </w:r>
            <w:r>
              <w:rPr>
                <w:szCs w:val="18"/>
              </w:rPr>
              <w:t>ритория</w:t>
            </w:r>
          </w:p>
        </w:tc>
        <w:tc>
          <w:tcPr>
            <w:tcW w:w="644" w:type="pct"/>
            <w:shd w:val="clear" w:color="auto" w:fill="auto"/>
            <w:vAlign w:val="center"/>
          </w:tcPr>
          <w:p w:rsidR="00004255" w:rsidRDefault="00004255" w:rsidP="005D19D3">
            <w:pPr>
              <w:pStyle w:val="a9"/>
              <w:rPr>
                <w:szCs w:val="18"/>
              </w:rPr>
            </w:pPr>
            <w:r>
              <w:rPr>
                <w:szCs w:val="18"/>
              </w:rPr>
              <w:t>24,4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004255" w:rsidRDefault="00004255" w:rsidP="005D19D3">
            <w:pPr>
              <w:pStyle w:val="a9"/>
              <w:rPr>
                <w:szCs w:val="18"/>
              </w:rPr>
            </w:pPr>
            <w:r>
              <w:rPr>
                <w:szCs w:val="18"/>
              </w:rPr>
              <w:t>748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004255" w:rsidRDefault="00004255" w:rsidP="005D19D3">
            <w:pPr>
              <w:pStyle w:val="a9"/>
              <w:rPr>
                <w:szCs w:val="18"/>
              </w:rPr>
            </w:pPr>
            <w:r>
              <w:rPr>
                <w:szCs w:val="18"/>
              </w:rPr>
              <w:t>46,5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04255" w:rsidRDefault="00004255" w:rsidP="005D19D3">
            <w:pPr>
              <w:pStyle w:val="a9"/>
              <w:rPr>
                <w:szCs w:val="18"/>
              </w:rPr>
            </w:pPr>
            <w:r>
              <w:rPr>
                <w:szCs w:val="18"/>
              </w:rPr>
              <w:t>0,1</w:t>
            </w:r>
          </w:p>
        </w:tc>
      </w:tr>
    </w:tbl>
    <w:p w:rsidR="00FD5E0A" w:rsidRPr="00EC75F1" w:rsidRDefault="00FD5E0A" w:rsidP="00FD5E0A">
      <w:pPr>
        <w:ind w:firstLine="709"/>
        <w:rPr>
          <w:u w:val="single"/>
        </w:rPr>
      </w:pPr>
      <w:r w:rsidRPr="00EC75F1">
        <w:rPr>
          <w:b/>
        </w:rPr>
        <w:t>6 Дополнительная информация, предоставленная заказчиком:</w:t>
      </w:r>
      <w:r w:rsidRPr="00EC75F1">
        <w:t xml:space="preserve"> </w:t>
      </w:r>
      <w:r w:rsidRPr="00EC75F1">
        <w:rPr>
          <w:u w:val="single"/>
        </w:rPr>
        <w:t>отсутствует</w:t>
      </w:r>
    </w:p>
    <w:p w:rsidR="00FD5E0A" w:rsidRPr="00EC75F1" w:rsidRDefault="00FD5E0A" w:rsidP="00FD5E0A">
      <w:pPr>
        <w:ind w:firstLine="709"/>
      </w:pPr>
      <w:r w:rsidRPr="00EC75F1">
        <w:rPr>
          <w:b/>
        </w:rPr>
        <w:t>7 Дополнения, отклонения или исключения из метода:</w:t>
      </w:r>
      <w:r w:rsidRPr="00EC75F1">
        <w:rPr>
          <w:u w:val="single"/>
        </w:rPr>
        <w:t xml:space="preserve"> отсутствуют</w:t>
      </w:r>
    </w:p>
    <w:p w:rsidR="00FD5E0A" w:rsidRPr="00EC75F1" w:rsidRDefault="00FD5E0A" w:rsidP="00FD5E0A">
      <w:pPr>
        <w:ind w:firstLine="709"/>
        <w:jc w:val="both"/>
        <w:rPr>
          <w:b/>
        </w:rPr>
      </w:pPr>
      <w:r w:rsidRPr="00EC75F1">
        <w:rPr>
          <w:b/>
        </w:rPr>
        <w:t>8</w:t>
      </w:r>
      <w:r w:rsidRPr="00EC75F1">
        <w:t> </w:t>
      </w:r>
      <w:r w:rsidRPr="00EC75F1">
        <w:rPr>
          <w:b/>
        </w:rPr>
        <w:t xml:space="preserve">Заявление об ограничении ответственности испытательной лаборатории: </w:t>
      </w:r>
    </w:p>
    <w:p w:rsidR="00FD5E0A" w:rsidRPr="00EC75F1" w:rsidRDefault="00FD5E0A" w:rsidP="00FD5E0A">
      <w:pPr>
        <w:jc w:val="both"/>
      </w:pPr>
      <w:r w:rsidRPr="00EC75F1">
        <w:t>Испытательная лаборатория несет ответственность за всю информацию, предоставленную в отч</w:t>
      </w:r>
      <w:r w:rsidRPr="00EC75F1">
        <w:t>е</w:t>
      </w:r>
      <w:r w:rsidRPr="00EC75F1">
        <w:t>те, за исключением случаев, когда информация предоставляется заказчиком, которая влияет на д</w:t>
      </w:r>
      <w:r w:rsidRPr="00EC75F1">
        <w:t>о</w:t>
      </w:r>
      <w:r w:rsidRPr="00EC75F1">
        <w:t xml:space="preserve">стоверность результатов испытаний. </w:t>
      </w:r>
    </w:p>
    <w:p w:rsidR="00004255" w:rsidRDefault="00FD5E0A" w:rsidP="00004255">
      <w:pPr>
        <w:ind w:firstLine="709"/>
        <w:rPr>
          <w:sz w:val="20"/>
          <w:szCs w:val="20"/>
          <w:lang w:eastAsia="ru-RU"/>
        </w:rPr>
      </w:pPr>
      <w:r w:rsidRPr="00EC75F1">
        <w:rPr>
          <w:b/>
        </w:rPr>
        <w:t>9</w:t>
      </w:r>
      <w:r w:rsidRPr="00EC75F1">
        <w:t xml:space="preserve"> </w:t>
      </w:r>
      <w:r w:rsidRPr="00EC75F1">
        <w:rPr>
          <w:b/>
        </w:rPr>
        <w:t>Фактические и нормативные значения измеряемых параметров:</w:t>
      </w:r>
      <w:bookmarkStart w:id="15" w:name="sv_table"/>
      <w:bookmarkEnd w:id="15"/>
      <w:r w:rsidR="00004255">
        <w:rPr>
          <w:u w:val="single"/>
        </w:rPr>
        <w:fldChar w:fldCharType="begin"/>
      </w:r>
      <w:r w:rsidR="00004255">
        <w:rPr>
          <w:u w:val="single"/>
        </w:rPr>
        <w:instrText xml:space="preserve"> INCLUDETEXT  "E:\\Baza2024\\ARMv51_files\\sv_prot_380.xml" \! \t "C:\\ProgramData\\attest5\\5.1\\xsl\\sv_prot\\factor13_6.xsl"  \* MERGEFORMAT </w:instrText>
      </w:r>
      <w:r w:rsidR="00004255">
        <w:rPr>
          <w:u w:val="single"/>
        </w:rPr>
        <w:fldChar w:fldCharType="separate"/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84"/>
        <w:gridCol w:w="2276"/>
        <w:gridCol w:w="1251"/>
        <w:gridCol w:w="1479"/>
        <w:gridCol w:w="1025"/>
        <w:gridCol w:w="1137"/>
        <w:gridCol w:w="1251"/>
        <w:gridCol w:w="1251"/>
      </w:tblGrid>
      <w:tr w:rsidR="00004255" w:rsidTr="00004255">
        <w:trPr>
          <w:divId w:val="1219590016"/>
        </w:trPr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(код) РМ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рабочего места, рабочей зоны, фактора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оценки (измерения)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Факт. уровень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U095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ПДУ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 усл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вий труда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Время во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действия, %</w:t>
            </w:r>
          </w:p>
        </w:tc>
      </w:tr>
      <w:tr w:rsidR="00004255" w:rsidTr="00004255">
        <w:trPr>
          <w:divId w:val="1219590016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Отсутствует</w:t>
            </w: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Водитель автомобиля 4 разряда (м)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30.08.2024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004255" w:rsidTr="00004255">
        <w:trPr>
          <w:divId w:val="1219590016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Краткое описание выполняемой работы: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 Физическая динамич</w:t>
            </w:r>
            <w:r>
              <w:rPr>
                <w:b/>
                <w:bCs/>
                <w:sz w:val="18"/>
                <w:szCs w:val="18"/>
              </w:rPr>
              <w:t>е</w:t>
            </w:r>
            <w:r>
              <w:rPr>
                <w:b/>
                <w:bCs/>
                <w:sz w:val="18"/>
                <w:szCs w:val="18"/>
              </w:rPr>
              <w:t>ская нагрузка за рабочий день (смену), кг·м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 При региональной нагрузке при перемещении груза на расстояние до 1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25000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1.2.2. При перемещении груза на расстояние более </w:t>
            </w:r>
            <w:r>
              <w:rPr>
                <w:sz w:val="18"/>
                <w:szCs w:val="18"/>
              </w:rPr>
              <w:lastRenderedPageBreak/>
              <w:t>5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46000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 Подъем и перемещ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ние (разовое) тяжести при чередовании с другой р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ботой (до 2-х раз в час)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 Подъем и перемещ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ние тяжести постоянно в течение рабочего дня (см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ны) (более 2 раз в час)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 Суммарная масса гр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зов, перемещаемых в теч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ние каждого часа смены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2.3.1. С рабочей поверхн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870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435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 При локальной нагру</w:t>
            </w:r>
            <w:r>
              <w:rPr>
                <w:sz w:val="18"/>
                <w:szCs w:val="18"/>
              </w:rPr>
              <w:t>з</w:t>
            </w:r>
            <w:r>
              <w:rPr>
                <w:sz w:val="18"/>
                <w:szCs w:val="18"/>
              </w:rPr>
              <w:t>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40000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20000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удержании груза, приложении усилий, кгс·с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36000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70000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4.3. С участием мышц ко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пуса и ног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100000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 Поза "сидя" без пер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рывов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Наклоны корпуса тела работника более 30º, кол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чество за рабочий день (смену)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7. Перемещения рабо</w:t>
            </w:r>
            <w:r>
              <w:rPr>
                <w:b/>
                <w:bCs/>
                <w:sz w:val="18"/>
                <w:szCs w:val="18"/>
              </w:rPr>
              <w:t>т</w:t>
            </w:r>
            <w:r>
              <w:rPr>
                <w:b/>
                <w:bCs/>
                <w:sz w:val="18"/>
                <w:szCs w:val="18"/>
              </w:rPr>
              <w:t>ника в пространстве, обусловленные технол</w:t>
            </w:r>
            <w:r>
              <w:rPr>
                <w:b/>
                <w:bCs/>
                <w:sz w:val="18"/>
                <w:szCs w:val="18"/>
              </w:rPr>
              <w:t>о</w:t>
            </w:r>
            <w:r>
              <w:rPr>
                <w:b/>
                <w:bCs/>
                <w:sz w:val="18"/>
                <w:szCs w:val="18"/>
              </w:rPr>
              <w:t>гическим процессом, км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7.3. Суммарное перемещ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Рабочий по КО и РЗ 2 разряда (ж)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30.08.2024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004255" w:rsidTr="00004255">
        <w:trPr>
          <w:divId w:val="1219590016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Краткое описание выполняемой работы: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 Физическая динамич</w:t>
            </w:r>
            <w:r>
              <w:rPr>
                <w:b/>
                <w:bCs/>
                <w:sz w:val="18"/>
                <w:szCs w:val="18"/>
              </w:rPr>
              <w:t>е</w:t>
            </w:r>
            <w:r>
              <w:rPr>
                <w:b/>
                <w:bCs/>
                <w:sz w:val="18"/>
                <w:szCs w:val="18"/>
              </w:rPr>
              <w:t>ская нагрузка за рабочий день (смену), кг·м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 При региональной </w:t>
            </w:r>
            <w:r>
              <w:rPr>
                <w:sz w:val="18"/>
                <w:szCs w:val="18"/>
              </w:rPr>
              <w:lastRenderedPageBreak/>
              <w:t>нагрузке при перемещении груза на расстояние до 1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более </w:t>
            </w:r>
            <w:r>
              <w:rPr>
                <w:sz w:val="18"/>
                <w:szCs w:val="18"/>
              </w:rPr>
              <w:lastRenderedPageBreak/>
              <w:t>3000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15000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28000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28000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 Подъем и перемещ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ние (разовое) тяжести при чередовании с другой р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ботой (до 2-х раз в час)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 Подъем и перемещ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ние тяжести постоянно в течение рабочего дня (см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ны) (более 2 раз в час)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 Суммарная масса гр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зов, перемещаемых в теч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ние каждого часа смены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2.3.1. С рабочей поверхн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350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 При локальной нагру</w:t>
            </w:r>
            <w:r>
              <w:rPr>
                <w:sz w:val="18"/>
                <w:szCs w:val="18"/>
              </w:rPr>
              <w:t>з</w:t>
            </w:r>
            <w:r>
              <w:rPr>
                <w:sz w:val="18"/>
                <w:szCs w:val="18"/>
              </w:rPr>
              <w:t>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40000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2,44×10³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0,29×10³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20000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удержании груза, приложении усилий, кгс·с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22000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42000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4.3. С участием мышц ко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пуса и ног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60000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4.4. Общая (суммарная) статическая нагрузка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60000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 Поза "сидя" без пер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рывов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Наклоны корпуса тела работника более 30º, кол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чество за рабочий день (смену)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7. Перемещения рабо</w:t>
            </w:r>
            <w:r>
              <w:rPr>
                <w:b/>
                <w:bCs/>
                <w:sz w:val="18"/>
                <w:szCs w:val="18"/>
              </w:rPr>
              <w:t>т</w:t>
            </w:r>
            <w:r>
              <w:rPr>
                <w:b/>
                <w:bCs/>
                <w:sz w:val="18"/>
                <w:szCs w:val="18"/>
              </w:rPr>
              <w:t>ника в пространстве, обусловленные технол</w:t>
            </w:r>
            <w:r>
              <w:rPr>
                <w:b/>
                <w:bCs/>
                <w:sz w:val="18"/>
                <w:szCs w:val="18"/>
              </w:rPr>
              <w:t>о</w:t>
            </w:r>
            <w:r>
              <w:rPr>
                <w:b/>
                <w:bCs/>
                <w:sz w:val="18"/>
                <w:szCs w:val="18"/>
              </w:rPr>
              <w:t>гическим процессом, км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</w:tr>
      <w:tr w:rsidR="00004255" w:rsidTr="00004255">
        <w:trPr>
          <w:divId w:val="121959001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7.3. Суммарное перемещ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4255" w:rsidRDefault="00004255">
            <w:pPr>
              <w:jc w:val="center"/>
              <w:rPr>
                <w:sz w:val="18"/>
                <w:szCs w:val="18"/>
              </w:rPr>
            </w:pPr>
          </w:p>
        </w:tc>
      </w:tr>
    </w:tbl>
    <w:p w:rsidR="006E30C1" w:rsidRPr="00004255" w:rsidRDefault="00004255" w:rsidP="00004255">
      <w:pPr>
        <w:ind w:firstLine="709"/>
        <w:rPr>
          <w:b/>
        </w:rPr>
      </w:pPr>
      <w:r>
        <w:rPr>
          <w:u w:val="single"/>
        </w:rPr>
        <w:fldChar w:fldCharType="end"/>
      </w:r>
      <w:bookmarkStart w:id="16" w:name="_GoBack"/>
      <w:r w:rsidR="006E30C1" w:rsidRPr="00004255">
        <w:rPr>
          <w:b/>
        </w:rPr>
        <w:t>10 Информация, востребованная заказчиком:</w:t>
      </w:r>
      <w:bookmarkEnd w:id="16"/>
      <w:r w:rsidR="006E30C1" w:rsidRPr="00004255">
        <w:rPr>
          <w:b/>
        </w:rPr>
        <w:tab/>
      </w:r>
    </w:p>
    <w:p w:rsidR="006E30C1" w:rsidRPr="00EC75F1" w:rsidRDefault="006E30C1" w:rsidP="006E30C1">
      <w:pPr>
        <w:ind w:firstLine="709"/>
        <w:rPr>
          <w:b/>
          <w:color w:val="000000"/>
        </w:rPr>
      </w:pPr>
      <w:fldSimple w:instr=" DOCVARIABLE  att_zakl_sv \* MERGEFORMAT ">
        <w:r w:rsidR="00004255">
          <w:t>- для 2 рабочих мест №№ 2, 3 установлен класс(подкласс) условий труда 2.</w:t>
        </w:r>
      </w:fldSimple>
    </w:p>
    <w:p w:rsidR="006E30C1" w:rsidRPr="00EC75F1" w:rsidRDefault="006E30C1" w:rsidP="006E30C1">
      <w:pPr>
        <w:ind w:firstLine="720"/>
      </w:pPr>
      <w:r w:rsidRPr="00EC75F1">
        <w:rPr>
          <w:b/>
          <w:color w:val="000000"/>
        </w:rPr>
        <w:t>11 Сотрудники организации (лаборатории)</w:t>
      </w:r>
      <w:r w:rsidRPr="00EC75F1">
        <w:rPr>
          <w:b/>
          <w:bCs/>
          <w:color w:val="000000"/>
        </w:rPr>
        <w:t>, проводившие испытания:</w:t>
      </w:r>
    </w:p>
    <w:tbl>
      <w:tblPr>
        <w:tblW w:w="5082" w:type="pct"/>
        <w:tblInd w:w="108" w:type="dxa"/>
        <w:tblLook w:val="01E0" w:firstRow="1" w:lastRow="1" w:firstColumn="1" w:lastColumn="1" w:noHBand="0" w:noVBand="0"/>
      </w:tblPr>
      <w:tblGrid>
        <w:gridCol w:w="1546"/>
        <w:gridCol w:w="316"/>
        <w:gridCol w:w="2694"/>
        <w:gridCol w:w="318"/>
        <w:gridCol w:w="1743"/>
        <w:gridCol w:w="318"/>
        <w:gridCol w:w="3340"/>
        <w:gridCol w:w="316"/>
      </w:tblGrid>
      <w:tr w:rsidR="006E30C1" w:rsidRPr="00EC75F1" w:rsidTr="00C64BEE">
        <w:trPr>
          <w:trHeight w:val="284"/>
        </w:trPr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30C1" w:rsidRPr="00EC75F1" w:rsidRDefault="006E30C1" w:rsidP="00C64BEE">
            <w:pPr>
              <w:pStyle w:val="a9"/>
              <w:ind w:left="-108" w:firstLine="108"/>
            </w:pPr>
          </w:p>
        </w:tc>
        <w:tc>
          <w:tcPr>
            <w:tcW w:w="149" w:type="pct"/>
            <w:shd w:val="clear" w:color="auto" w:fill="auto"/>
            <w:vAlign w:val="center"/>
          </w:tcPr>
          <w:p w:rsidR="006E30C1" w:rsidRPr="00EC75F1" w:rsidRDefault="006E30C1" w:rsidP="00C64BEE">
            <w:pPr>
              <w:pStyle w:val="a9"/>
            </w:pPr>
          </w:p>
        </w:tc>
        <w:tc>
          <w:tcPr>
            <w:tcW w:w="12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30C1" w:rsidRPr="00EC75F1" w:rsidRDefault="006E30C1" w:rsidP="00C64BEE">
            <w:pPr>
              <w:pStyle w:val="a9"/>
            </w:pPr>
          </w:p>
        </w:tc>
        <w:tc>
          <w:tcPr>
            <w:tcW w:w="150" w:type="pct"/>
            <w:shd w:val="clear" w:color="auto" w:fill="auto"/>
            <w:vAlign w:val="center"/>
          </w:tcPr>
          <w:p w:rsidR="006E30C1" w:rsidRPr="00EC75F1" w:rsidRDefault="006E30C1" w:rsidP="00C64BEE">
            <w:pPr>
              <w:pStyle w:val="a9"/>
            </w:pP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30C1" w:rsidRPr="00EC75F1" w:rsidRDefault="006E30C1" w:rsidP="00C64BEE">
            <w:pPr>
              <w:pStyle w:val="a9"/>
            </w:pPr>
          </w:p>
        </w:tc>
        <w:tc>
          <w:tcPr>
            <w:tcW w:w="150" w:type="pct"/>
            <w:shd w:val="clear" w:color="auto" w:fill="auto"/>
            <w:vAlign w:val="center"/>
          </w:tcPr>
          <w:p w:rsidR="006E30C1" w:rsidRPr="00EC75F1" w:rsidRDefault="006E30C1" w:rsidP="00C64BEE">
            <w:pPr>
              <w:pStyle w:val="a9"/>
            </w:pPr>
          </w:p>
        </w:tc>
        <w:tc>
          <w:tcPr>
            <w:tcW w:w="15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30C1" w:rsidRPr="00EC75F1" w:rsidRDefault="006E30C1" w:rsidP="00C64BEE">
            <w:pPr>
              <w:pStyle w:val="a9"/>
            </w:pPr>
          </w:p>
        </w:tc>
        <w:tc>
          <w:tcPr>
            <w:tcW w:w="149" w:type="pct"/>
            <w:shd w:val="clear" w:color="auto" w:fill="auto"/>
            <w:vAlign w:val="center"/>
          </w:tcPr>
          <w:p w:rsidR="006E30C1" w:rsidRPr="00EC75F1" w:rsidRDefault="006E30C1" w:rsidP="00C64BEE">
            <w:pPr>
              <w:pStyle w:val="a9"/>
            </w:pPr>
          </w:p>
        </w:tc>
      </w:tr>
      <w:tr w:rsidR="006E30C1" w:rsidRPr="00EC75F1" w:rsidTr="00C64BEE">
        <w:trPr>
          <w:trHeight w:val="284"/>
        </w:trPr>
        <w:tc>
          <w:tcPr>
            <w:tcW w:w="73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E30C1" w:rsidRPr="00EC75F1" w:rsidRDefault="006E30C1" w:rsidP="00C64BEE">
            <w:pPr>
              <w:pStyle w:val="a9"/>
              <w:rPr>
                <w:b/>
                <w:sz w:val="24"/>
                <w:vertAlign w:val="superscript"/>
              </w:rPr>
            </w:pPr>
            <w:r w:rsidRPr="00EC75F1">
              <w:rPr>
                <w:sz w:val="24"/>
                <w:vertAlign w:val="superscript"/>
              </w:rPr>
              <w:t>(№ в реестре)</w:t>
            </w:r>
          </w:p>
        </w:tc>
        <w:tc>
          <w:tcPr>
            <w:tcW w:w="149" w:type="pct"/>
            <w:shd w:val="clear" w:color="auto" w:fill="auto"/>
            <w:vAlign w:val="center"/>
          </w:tcPr>
          <w:p w:rsidR="006E30C1" w:rsidRPr="00EC75F1" w:rsidRDefault="006E30C1" w:rsidP="00C64BEE">
            <w:pPr>
              <w:pStyle w:val="a9"/>
              <w:rPr>
                <w:b/>
                <w:sz w:val="24"/>
                <w:vertAlign w:val="superscript"/>
              </w:rPr>
            </w:pPr>
          </w:p>
        </w:tc>
        <w:tc>
          <w:tcPr>
            <w:tcW w:w="12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E30C1" w:rsidRPr="00EC75F1" w:rsidRDefault="006E30C1" w:rsidP="00C64BEE">
            <w:pPr>
              <w:pStyle w:val="a9"/>
              <w:rPr>
                <w:b/>
                <w:sz w:val="24"/>
                <w:vertAlign w:val="superscript"/>
              </w:rPr>
            </w:pPr>
            <w:r w:rsidRPr="00EC75F1">
              <w:rPr>
                <w:sz w:val="24"/>
                <w:vertAlign w:val="superscript"/>
              </w:rPr>
              <w:t>(должность)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6E30C1" w:rsidRPr="00EC75F1" w:rsidRDefault="006E30C1" w:rsidP="00C64BEE">
            <w:pPr>
              <w:pStyle w:val="a9"/>
              <w:rPr>
                <w:b/>
                <w:sz w:val="24"/>
                <w:vertAlign w:val="superscript"/>
              </w:rPr>
            </w:pPr>
            <w:bookmarkStart w:id="17" w:name="fio_izm_users"/>
            <w:bookmarkEnd w:id="17"/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E30C1" w:rsidRPr="00EC75F1" w:rsidRDefault="006E30C1" w:rsidP="00C64BEE">
            <w:pPr>
              <w:pStyle w:val="a9"/>
              <w:rPr>
                <w:b/>
                <w:sz w:val="24"/>
                <w:vertAlign w:val="superscript"/>
              </w:rPr>
            </w:pPr>
            <w:r w:rsidRPr="00EC75F1">
              <w:rPr>
                <w:sz w:val="24"/>
                <w:vertAlign w:val="superscript"/>
              </w:rPr>
              <w:t>(подпись)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6E30C1" w:rsidRPr="00EC75F1" w:rsidRDefault="006E30C1" w:rsidP="00C64BEE">
            <w:pPr>
              <w:pStyle w:val="a9"/>
              <w:rPr>
                <w:b/>
                <w:sz w:val="24"/>
                <w:vertAlign w:val="superscript"/>
              </w:rPr>
            </w:pPr>
          </w:p>
        </w:tc>
        <w:tc>
          <w:tcPr>
            <w:tcW w:w="157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E30C1" w:rsidRPr="00EC75F1" w:rsidRDefault="006E30C1" w:rsidP="00C64BEE">
            <w:pPr>
              <w:pStyle w:val="a9"/>
              <w:rPr>
                <w:b/>
                <w:sz w:val="24"/>
                <w:vertAlign w:val="superscript"/>
              </w:rPr>
            </w:pPr>
            <w:r w:rsidRPr="00EC75F1">
              <w:rPr>
                <w:sz w:val="24"/>
                <w:vertAlign w:val="superscript"/>
              </w:rPr>
              <w:t>(Ф.И.О.)</w:t>
            </w:r>
          </w:p>
        </w:tc>
        <w:tc>
          <w:tcPr>
            <w:tcW w:w="149" w:type="pct"/>
            <w:shd w:val="clear" w:color="auto" w:fill="auto"/>
            <w:vAlign w:val="center"/>
          </w:tcPr>
          <w:p w:rsidR="006E30C1" w:rsidRPr="00EC75F1" w:rsidRDefault="006E30C1" w:rsidP="00C64BEE">
            <w:pPr>
              <w:pStyle w:val="a9"/>
              <w:rPr>
                <w:b/>
              </w:rPr>
            </w:pPr>
          </w:p>
        </w:tc>
      </w:tr>
    </w:tbl>
    <w:p w:rsidR="006E30C1" w:rsidRPr="00EC75F1" w:rsidRDefault="006E30C1" w:rsidP="006E30C1">
      <w:pPr>
        <w:ind w:firstLine="720"/>
        <w:rPr>
          <w:rStyle w:val="a8"/>
        </w:rPr>
      </w:pPr>
      <w:r w:rsidRPr="00EC75F1">
        <w:rPr>
          <w:rStyle w:val="a8"/>
        </w:rPr>
        <w:t>12 Эксперт(ы) по проведению специальной оценки условий труда:</w:t>
      </w:r>
    </w:p>
    <w:tbl>
      <w:tblPr>
        <w:tblW w:w="5082" w:type="pct"/>
        <w:tblInd w:w="108" w:type="dxa"/>
        <w:tblLook w:val="01E0" w:firstRow="1" w:lastRow="1" w:firstColumn="1" w:lastColumn="1" w:noHBand="0" w:noVBand="0"/>
      </w:tblPr>
      <w:tblGrid>
        <w:gridCol w:w="1546"/>
        <w:gridCol w:w="316"/>
        <w:gridCol w:w="2694"/>
        <w:gridCol w:w="318"/>
        <w:gridCol w:w="1743"/>
        <w:gridCol w:w="318"/>
        <w:gridCol w:w="3340"/>
        <w:gridCol w:w="316"/>
      </w:tblGrid>
      <w:tr w:rsidR="006E30C1" w:rsidRPr="00EC75F1" w:rsidTr="00C64BEE">
        <w:trPr>
          <w:trHeight w:val="284"/>
        </w:trPr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30C1" w:rsidRPr="00EC75F1" w:rsidRDefault="006E30C1" w:rsidP="00C64BEE">
            <w:pPr>
              <w:pStyle w:val="a9"/>
            </w:pPr>
          </w:p>
        </w:tc>
        <w:tc>
          <w:tcPr>
            <w:tcW w:w="149" w:type="pct"/>
            <w:shd w:val="clear" w:color="auto" w:fill="auto"/>
            <w:vAlign w:val="center"/>
          </w:tcPr>
          <w:p w:rsidR="006E30C1" w:rsidRPr="00EC75F1" w:rsidRDefault="006E30C1" w:rsidP="00C64BEE">
            <w:pPr>
              <w:pStyle w:val="a9"/>
            </w:pPr>
          </w:p>
        </w:tc>
        <w:tc>
          <w:tcPr>
            <w:tcW w:w="12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30C1" w:rsidRPr="00EC75F1" w:rsidRDefault="006E30C1" w:rsidP="00C64BEE">
            <w:pPr>
              <w:pStyle w:val="a9"/>
            </w:pPr>
          </w:p>
        </w:tc>
        <w:tc>
          <w:tcPr>
            <w:tcW w:w="150" w:type="pct"/>
            <w:shd w:val="clear" w:color="auto" w:fill="auto"/>
            <w:vAlign w:val="center"/>
          </w:tcPr>
          <w:p w:rsidR="006E30C1" w:rsidRPr="00EC75F1" w:rsidRDefault="006E30C1" w:rsidP="00C64BEE">
            <w:pPr>
              <w:pStyle w:val="a9"/>
            </w:pP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30C1" w:rsidRPr="00EC75F1" w:rsidRDefault="006E30C1" w:rsidP="00C64BEE">
            <w:pPr>
              <w:pStyle w:val="a9"/>
            </w:pPr>
          </w:p>
        </w:tc>
        <w:tc>
          <w:tcPr>
            <w:tcW w:w="150" w:type="pct"/>
            <w:shd w:val="clear" w:color="auto" w:fill="auto"/>
            <w:vAlign w:val="center"/>
          </w:tcPr>
          <w:p w:rsidR="006E30C1" w:rsidRPr="00EC75F1" w:rsidRDefault="006E30C1" w:rsidP="00C64BEE">
            <w:pPr>
              <w:pStyle w:val="a9"/>
            </w:pPr>
          </w:p>
        </w:tc>
        <w:tc>
          <w:tcPr>
            <w:tcW w:w="15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30C1" w:rsidRPr="00EC75F1" w:rsidRDefault="006E30C1" w:rsidP="00C64BEE">
            <w:pPr>
              <w:pStyle w:val="a9"/>
            </w:pPr>
          </w:p>
        </w:tc>
        <w:tc>
          <w:tcPr>
            <w:tcW w:w="149" w:type="pct"/>
            <w:shd w:val="clear" w:color="auto" w:fill="auto"/>
            <w:vAlign w:val="center"/>
          </w:tcPr>
          <w:p w:rsidR="006E30C1" w:rsidRPr="00EC75F1" w:rsidRDefault="006E30C1" w:rsidP="00C64BEE">
            <w:pPr>
              <w:pStyle w:val="a9"/>
            </w:pPr>
          </w:p>
        </w:tc>
      </w:tr>
      <w:tr w:rsidR="006E30C1" w:rsidRPr="00EC75F1" w:rsidTr="00C64BEE">
        <w:trPr>
          <w:trHeight w:val="284"/>
        </w:trPr>
        <w:tc>
          <w:tcPr>
            <w:tcW w:w="73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E30C1" w:rsidRPr="00EC75F1" w:rsidRDefault="006E30C1" w:rsidP="00C64BEE">
            <w:pPr>
              <w:pStyle w:val="a9"/>
              <w:rPr>
                <w:b/>
                <w:sz w:val="24"/>
                <w:vertAlign w:val="superscript"/>
              </w:rPr>
            </w:pPr>
            <w:r w:rsidRPr="00EC75F1">
              <w:rPr>
                <w:sz w:val="24"/>
                <w:vertAlign w:val="superscript"/>
              </w:rPr>
              <w:t>(№ в реестре)</w:t>
            </w:r>
          </w:p>
        </w:tc>
        <w:tc>
          <w:tcPr>
            <w:tcW w:w="149" w:type="pct"/>
            <w:shd w:val="clear" w:color="auto" w:fill="auto"/>
            <w:vAlign w:val="center"/>
          </w:tcPr>
          <w:p w:rsidR="006E30C1" w:rsidRPr="00EC75F1" w:rsidRDefault="006E30C1" w:rsidP="00C64BEE">
            <w:pPr>
              <w:pStyle w:val="a9"/>
              <w:rPr>
                <w:b/>
                <w:sz w:val="24"/>
                <w:vertAlign w:val="superscript"/>
              </w:rPr>
            </w:pPr>
          </w:p>
        </w:tc>
        <w:tc>
          <w:tcPr>
            <w:tcW w:w="12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E30C1" w:rsidRPr="00EC75F1" w:rsidRDefault="006E30C1" w:rsidP="00C64BEE">
            <w:pPr>
              <w:pStyle w:val="a9"/>
              <w:rPr>
                <w:b/>
                <w:sz w:val="24"/>
                <w:vertAlign w:val="superscript"/>
              </w:rPr>
            </w:pPr>
            <w:r w:rsidRPr="00EC75F1">
              <w:rPr>
                <w:sz w:val="24"/>
                <w:vertAlign w:val="superscript"/>
              </w:rPr>
              <w:t>(должность)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6E30C1" w:rsidRPr="00EC75F1" w:rsidRDefault="006E30C1" w:rsidP="00C64BEE">
            <w:pPr>
              <w:pStyle w:val="a9"/>
              <w:rPr>
                <w:b/>
                <w:sz w:val="24"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E30C1" w:rsidRPr="00EC75F1" w:rsidRDefault="006E30C1" w:rsidP="00C64BEE">
            <w:pPr>
              <w:pStyle w:val="a9"/>
              <w:rPr>
                <w:b/>
                <w:sz w:val="24"/>
                <w:vertAlign w:val="superscript"/>
              </w:rPr>
            </w:pPr>
            <w:r w:rsidRPr="00EC75F1">
              <w:rPr>
                <w:sz w:val="24"/>
                <w:vertAlign w:val="superscript"/>
              </w:rPr>
              <w:t>(подпись)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6E30C1" w:rsidRPr="00EC75F1" w:rsidRDefault="006E30C1" w:rsidP="00C64BEE">
            <w:pPr>
              <w:pStyle w:val="a9"/>
              <w:rPr>
                <w:b/>
                <w:sz w:val="24"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157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E30C1" w:rsidRPr="00EC75F1" w:rsidRDefault="006E30C1" w:rsidP="00C64BEE">
            <w:pPr>
              <w:pStyle w:val="a9"/>
              <w:rPr>
                <w:b/>
                <w:sz w:val="24"/>
                <w:vertAlign w:val="superscript"/>
              </w:rPr>
            </w:pPr>
            <w:r w:rsidRPr="00EC75F1">
              <w:rPr>
                <w:sz w:val="24"/>
                <w:vertAlign w:val="superscript"/>
              </w:rPr>
              <w:t>(Ф.И.О.)</w:t>
            </w:r>
          </w:p>
        </w:tc>
        <w:tc>
          <w:tcPr>
            <w:tcW w:w="149" w:type="pct"/>
            <w:shd w:val="clear" w:color="auto" w:fill="auto"/>
            <w:vAlign w:val="center"/>
          </w:tcPr>
          <w:p w:rsidR="006E30C1" w:rsidRPr="00EC75F1" w:rsidRDefault="006E30C1" w:rsidP="00C64BEE">
            <w:pPr>
              <w:pStyle w:val="a9"/>
              <w:rPr>
                <w:b/>
              </w:rPr>
            </w:pPr>
          </w:p>
        </w:tc>
      </w:tr>
    </w:tbl>
    <w:p w:rsidR="006E30C1" w:rsidRPr="00EC75F1" w:rsidRDefault="006E30C1" w:rsidP="006E30C1">
      <w:pPr>
        <w:jc w:val="center"/>
        <w:rPr>
          <w:b/>
          <w:color w:val="000000"/>
          <w:sz w:val="16"/>
          <w:szCs w:val="16"/>
        </w:rPr>
      </w:pPr>
      <w:r w:rsidRPr="00EC75F1">
        <w:rPr>
          <w:b/>
          <w:color w:val="000000"/>
          <w:sz w:val="16"/>
          <w:szCs w:val="16"/>
        </w:rPr>
        <w:t>______________________________________________________</w:t>
      </w:r>
    </w:p>
    <w:p w:rsidR="006E30C1" w:rsidRPr="00EC75F1" w:rsidRDefault="006E30C1" w:rsidP="006E30C1">
      <w:pPr>
        <w:jc w:val="center"/>
        <w:rPr>
          <w:i/>
          <w:sz w:val="20"/>
          <w:szCs w:val="20"/>
        </w:rPr>
      </w:pPr>
      <w:r w:rsidRPr="00EC75F1">
        <w:rPr>
          <w:i/>
          <w:sz w:val="20"/>
          <w:szCs w:val="20"/>
        </w:rPr>
        <w:t>Окончание протокола</w:t>
      </w:r>
    </w:p>
    <w:p w:rsidR="006E30C1" w:rsidRPr="00EC75F1" w:rsidRDefault="006E30C1" w:rsidP="006E30C1">
      <w:pPr>
        <w:pStyle w:val="a7"/>
        <w:spacing w:before="0"/>
        <w:ind w:firstLine="709"/>
        <w:jc w:val="both"/>
        <w:rPr>
          <w:i/>
          <w:sz w:val="20"/>
          <w:szCs w:val="20"/>
        </w:rPr>
      </w:pPr>
    </w:p>
    <w:p w:rsidR="00FD5E0A" w:rsidRPr="00EC75F1" w:rsidRDefault="00FD5E0A" w:rsidP="00FD5E0A">
      <w:pPr>
        <w:spacing w:before="120" w:after="60"/>
      </w:pPr>
    </w:p>
    <w:p w:rsidR="00DA676F" w:rsidRPr="00EC75F1" w:rsidRDefault="00DA676F" w:rsidP="00FD5E0A"/>
    <w:sectPr w:rsidR="00DA676F" w:rsidRPr="00EC75F1" w:rsidSect="00FD5E0A">
      <w:footerReference w:type="default" r:id="rId8"/>
      <w:pgSz w:w="11906" w:h="16838"/>
      <w:pgMar w:top="851" w:right="851" w:bottom="1134" w:left="85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255" w:rsidRDefault="00004255" w:rsidP="00536EF2">
      <w:pPr>
        <w:pStyle w:val="a8"/>
      </w:pPr>
      <w:r>
        <w:separator/>
      </w:r>
    </w:p>
  </w:endnote>
  <w:endnote w:type="continuationSeparator" w:id="0">
    <w:p w:rsidR="00004255" w:rsidRDefault="00004255" w:rsidP="00536EF2">
      <w:pPr>
        <w:pStyle w:val="a8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8046"/>
      <w:gridCol w:w="284"/>
      <w:gridCol w:w="2090"/>
    </w:tblGrid>
    <w:tr w:rsidR="00004255" w:rsidTr="005D19D3">
      <w:tc>
        <w:tcPr>
          <w:tcW w:w="8046" w:type="dxa"/>
          <w:shd w:val="clear" w:color="auto" w:fill="auto"/>
        </w:tcPr>
        <w:p w:rsidR="00004255" w:rsidRPr="005D19D3" w:rsidRDefault="00004255" w:rsidP="00536EF2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</w:t>
          </w:r>
          <w:r w:rsidRPr="00580FA6">
            <w:rPr>
              <w:sz w:val="20"/>
              <w:szCs w:val="20"/>
            </w:rPr>
            <w:t>ротокол и</w:t>
          </w:r>
          <w:r>
            <w:rPr>
              <w:sz w:val="20"/>
              <w:szCs w:val="20"/>
            </w:rPr>
            <w:t>спытаний</w:t>
          </w:r>
          <w:r w:rsidRPr="00580FA6">
            <w:rPr>
              <w:sz w:val="20"/>
              <w:szCs w:val="20"/>
            </w:rPr>
            <w:t xml:space="preserve"> </w:t>
          </w:r>
          <w:r>
            <w:rPr>
              <w:sz w:val="20"/>
              <w:szCs w:val="20"/>
            </w:rPr>
            <w:t>тяжести трудового процесса №55/4201-Т</w:t>
          </w:r>
        </w:p>
      </w:tc>
      <w:tc>
        <w:tcPr>
          <w:tcW w:w="284" w:type="dxa"/>
          <w:shd w:val="clear" w:color="auto" w:fill="auto"/>
        </w:tcPr>
        <w:p w:rsidR="00004255" w:rsidRPr="005D19D3" w:rsidRDefault="00004255" w:rsidP="005D19D3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2090" w:type="dxa"/>
          <w:shd w:val="clear" w:color="auto" w:fill="auto"/>
        </w:tcPr>
        <w:p w:rsidR="00004255" w:rsidRPr="005D19D3" w:rsidRDefault="00004255" w:rsidP="005D19D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5D19D3">
            <w:rPr>
              <w:rStyle w:val="ae"/>
              <w:sz w:val="20"/>
              <w:szCs w:val="20"/>
            </w:rPr>
            <w:t xml:space="preserve">Стр. </w:t>
          </w:r>
          <w:r w:rsidRPr="005D19D3">
            <w:rPr>
              <w:rStyle w:val="ae"/>
              <w:sz w:val="20"/>
              <w:szCs w:val="20"/>
            </w:rPr>
            <w:fldChar w:fldCharType="begin"/>
          </w:r>
          <w:r w:rsidRPr="005D19D3">
            <w:rPr>
              <w:rStyle w:val="ae"/>
              <w:sz w:val="20"/>
              <w:szCs w:val="20"/>
            </w:rPr>
            <w:instrText xml:space="preserve">PAGE  </w:instrText>
          </w:r>
          <w:r w:rsidRPr="005D19D3">
            <w:rPr>
              <w:rStyle w:val="ae"/>
              <w:sz w:val="20"/>
              <w:szCs w:val="20"/>
            </w:rPr>
            <w:fldChar w:fldCharType="separate"/>
          </w:r>
          <w:r w:rsidR="004D38D0">
            <w:rPr>
              <w:rStyle w:val="ae"/>
              <w:noProof/>
              <w:sz w:val="20"/>
              <w:szCs w:val="20"/>
            </w:rPr>
            <w:t>2</w:t>
          </w:r>
          <w:r w:rsidRPr="005D19D3">
            <w:rPr>
              <w:rStyle w:val="ae"/>
              <w:sz w:val="20"/>
              <w:szCs w:val="20"/>
            </w:rPr>
            <w:fldChar w:fldCharType="end"/>
          </w:r>
          <w:r w:rsidRPr="005D19D3">
            <w:rPr>
              <w:rStyle w:val="ae"/>
              <w:sz w:val="20"/>
              <w:szCs w:val="20"/>
            </w:rPr>
            <w:t xml:space="preserve"> из </w:t>
          </w:r>
          <w:r w:rsidRPr="005D19D3">
            <w:rPr>
              <w:rStyle w:val="ae"/>
              <w:sz w:val="20"/>
              <w:szCs w:val="20"/>
            </w:rPr>
            <w:fldChar w:fldCharType="begin"/>
          </w:r>
          <w:r w:rsidRPr="005D19D3">
            <w:rPr>
              <w:rStyle w:val="ae"/>
              <w:sz w:val="20"/>
              <w:szCs w:val="20"/>
            </w:rPr>
            <w:instrText xml:space="preserve"> </w:instrText>
          </w:r>
          <w:r w:rsidRPr="005D19D3">
            <w:rPr>
              <w:rStyle w:val="ae"/>
              <w:sz w:val="20"/>
              <w:szCs w:val="20"/>
              <w:lang w:val="en-US"/>
            </w:rPr>
            <w:instrText>SECTION</w:instrText>
          </w:r>
          <w:r w:rsidRPr="005D19D3">
            <w:rPr>
              <w:rStyle w:val="ae"/>
              <w:sz w:val="20"/>
              <w:szCs w:val="20"/>
            </w:rPr>
            <w:instrText xml:space="preserve">PAGES   \* MERGEFORMAT </w:instrText>
          </w:r>
          <w:r w:rsidRPr="005D19D3">
            <w:rPr>
              <w:rStyle w:val="ae"/>
              <w:sz w:val="20"/>
              <w:szCs w:val="20"/>
            </w:rPr>
            <w:fldChar w:fldCharType="separate"/>
          </w:r>
          <w:r w:rsidR="004D38D0" w:rsidRPr="004D38D0">
            <w:rPr>
              <w:rStyle w:val="ae"/>
              <w:noProof/>
              <w:sz w:val="20"/>
            </w:rPr>
            <w:t>4</w:t>
          </w:r>
          <w:r w:rsidRPr="005D19D3">
            <w:rPr>
              <w:rStyle w:val="ae"/>
              <w:sz w:val="20"/>
              <w:szCs w:val="20"/>
            </w:rPr>
            <w:fldChar w:fldCharType="end"/>
          </w:r>
          <w:r w:rsidRPr="005D19D3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004255" w:rsidRDefault="00004255" w:rsidP="009C4FE6">
    <w:pPr>
      <w:pStyle w:val="ac"/>
      <w:rPr>
        <w:sz w:val="16"/>
        <w:szCs w:val="16"/>
      </w:rPr>
    </w:pPr>
    <w:r>
      <w:rPr>
        <w:sz w:val="16"/>
        <w:szCs w:val="16"/>
      </w:rPr>
      <w:t xml:space="preserve">Данный протокол  не может быть воспроизведен полностью или частично без письменного разрешения испытательной лаборатории </w:t>
    </w:r>
  </w:p>
  <w:p w:rsidR="00004255" w:rsidRDefault="00004255" w:rsidP="009C4FE6">
    <w:pPr>
      <w:pStyle w:val="ac"/>
      <w:rPr>
        <w:sz w:val="16"/>
        <w:szCs w:val="16"/>
      </w:rPr>
    </w:pPr>
    <w:r>
      <w:rPr>
        <w:sz w:val="16"/>
        <w:szCs w:val="16"/>
      </w:rPr>
      <w:t>ООО «РЭК «Зеленое дерево»</w:t>
    </w:r>
  </w:p>
  <w:p w:rsidR="00004255" w:rsidRDefault="00004255" w:rsidP="00EC75F1">
    <w:pPr>
      <w:pStyle w:val="ac"/>
    </w:pPr>
    <w:r>
      <w:rPr>
        <w:sz w:val="16"/>
        <w:szCs w:val="16"/>
      </w:rPr>
      <w:t>Результаты измерений (испытаний) распространяются только на объекты (образцы), подвергнутые испытаниям</w:t>
    </w:r>
  </w:p>
  <w:p w:rsidR="00004255" w:rsidRDefault="00004255" w:rsidP="009C4FE6">
    <w:pPr>
      <w:pStyle w:val="ac"/>
    </w:pPr>
  </w:p>
  <w:p w:rsidR="00004255" w:rsidRPr="00536EF2" w:rsidRDefault="00004255">
    <w:pPr>
      <w:pStyle w:val="ac"/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255" w:rsidRDefault="00004255" w:rsidP="00536EF2">
      <w:pPr>
        <w:pStyle w:val="a8"/>
      </w:pPr>
      <w:r>
        <w:separator/>
      </w:r>
    </w:p>
  </w:footnote>
  <w:footnote w:type="continuationSeparator" w:id="0">
    <w:p w:rsidR="00004255" w:rsidRDefault="00004255" w:rsidP="00536EF2">
      <w:pPr>
        <w:pStyle w:val="a8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ction_codes" w:val="1;0"/>
    <w:docVar w:name="all_fact_adrs" w:val="- отсутствуют;"/>
    <w:docVar w:name="att_org_adr" w:val="644099, Омская область, город Омск, улица Орджоникидзе, дом 14, офис 2"/>
    <w:docVar w:name="att_org_dop" w:val="Общество с ограниченной ответственностью &quot;Региональная экспертная компания &quot;Зеленое дерево&quot;_x000d__x000a_(ООО «РЭК «Зеленое дерево»)_x000d__x000a_644099, Омская область, город Омск, улица Орджоникидзе, дом 14, офис 2 _x000d__x000a_тел.: +7(3812)33-24-87; эл. почта: zelenoederevo@zeldvo.ru _x000d__x000a_Испытательная лаборатория общества с ограниченной ответственностью &quot;Региональная экспертная компания &quot;Зеленое дерево&quot;_x000d__x000a_644099, Омская область, город Омск, улица Орджоникидзе, дом 14, офис 2 _x000d__x000a_тел.: +7(3812)33-24-87; эл. почта: lab@zeldvo.ru_x000d__x000a_Регистрационный номер - 463 от 08.06.2017"/>
    <w:docVar w:name="att_org_name" w:val="Общество с ограниченной ответственностью &quot;Региональная экспертная компания &quot;Зеленое дерево&quot;"/>
    <w:docVar w:name="att_org_reg_date" w:val="08.06.2017"/>
    <w:docVar w:name="att_org_reg_num" w:val="463"/>
    <w:docVar w:name="att_zakl_sv" w:val="- для 2 рабочих мест №№ 2, 3 установлен класс(подкласс) условий труда 2."/>
    <w:docVar w:name="att_zakl2_sv" w:val="- фактический уровень вредного фактора соответствует гигиеническим нормативам на рабочих местах № 2, 3."/>
    <w:docVar w:name="boss_data" w:val="88019F746640481093343E01E79B4626~060-651-351-32"/>
    <w:docVar w:name="boss_fio" w:val="Луценко Алексей Владимирович "/>
    <w:docVar w:name="boss_fio2" w:val="С.В. Петрова"/>
    <w:docVar w:name="boss_fio3" w:val=".. "/>
    <w:docVar w:name="boss_fio4" w:val=" .."/>
    <w:docVar w:name="boss_state" w:val="Начальник испытательной лаборатории"/>
    <w:docVar w:name="ceh_info" w:val="Администрация Сибирцевского 1-Го Сельсовета Венгеровского района Новосибирской области "/>
    <w:docVar w:name="chek_unc_results" w:val="   "/>
    <w:docVar w:name="close_doc_flag" w:val="0"/>
    <w:docVar w:name="co_classes" w:val="   "/>
    <w:docVar w:name="D_dog" w:val="22.07.2024"/>
    <w:docVar w:name="D_prikaz" w:val="19.07.2024"/>
    <w:docVar w:name="doc_type" w:val="3"/>
    <w:docVar w:name="dop_src" w:val="- отсутствуют;"/>
    <w:docVar w:name="fac_name2" w:val="Тяжесть"/>
    <w:docVar w:name="facid" w:val="13"/>
    <w:docVar w:name="fact_adr" w:val="   "/>
    <w:docVar w:name="fill_date" w:val="   "/>
    <w:docVar w:name="izm_date" w:val="21.10.2024"/>
    <w:docVar w:name="izm_nd_new" w:val="- МИ ТТП.ИНТ-16.01-2018 (ФР.1.28.2019.33230) &quot;Методика измерений показателей тяжести трудового процесса для целей специальной оценки условий труда&quot; (утв. АО &quot;КИОУТ&quot; от 06.12.2018 №010-ОД; Свидетельство об аттестации №222.0248/RA.RU.311866/2018 от 21.12.2018);_x000d_- Приказ Министерства труда и социальной защиты Российской Федерации от 21 ноября 2023 г  №817н &quot;Об утверждении методики проведения специальной оценки услови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&quot; (зарегистрирован Министерством юстиции Российской Федерации 30 ноября 2023 г, регистрационный №76179)."/>
    <w:docVar w:name="list_nd_ctl" w:val="- Приказ Министерства труда и социальной защиты Российской Федерации от 21 ноября 2023 г  №817н &quot;Об утверждении методики проведения специальной оценки услови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&quot; (зарегистрирован Министерством юстиции Российской Федерации 30 ноября 2023 г, регистрационный №76179)."/>
    <w:docVar w:name="list_nd_izm" w:val="- МИ ТТП.ИНТ-16.01-2018 (ФР.1.28.2019.33230) &quot;Методика измерений показателей тяжести трудового процесса для целей специальной оценки условий труда&quot; (утв. АО &quot;КИОУТ&quot; от 06.12.2018 №010-ОД; Свидетельство об аттестации №222.0248/RA.RU.311866/2018 от 21.12.2018)."/>
    <w:docVar w:name="max_date" w:val="30.08.2024"/>
    <w:docVar w:name="min_date" w:val="30.08.2024"/>
    <w:docVar w:name="N_dog" w:val="55/4201"/>
    <w:docVar w:name="N_prikaz" w:val="5а"/>
    <w:docVar w:name="nd_action1" w:val="1"/>
    <w:docVar w:name="nd_action2" w:val="0"/>
    <w:docVar w:name="nd_count" w:val="2"/>
    <w:docVar w:name="nd_id1" w:val="37"/>
    <w:docVar w:name="nd_id2" w:val="89"/>
    <w:docVar w:name="nd_mode" w:val="1"/>
    <w:docVar w:name="nd_name1" w:val="- МИ ТТП.ИНТ-16.01-2018 (ФР.1.28.2019.33230) &quot;Методика измерений показателей тяжести трудового процесса для целей специальной оценки условий труда&quot; (утв. АО &quot;КИОУТ&quot; от 06.12.2018 №010-ОД; Свидетельство об аттестации №222.0248/RA.RU.311866/2018 от 21.12.2018)"/>
    <w:docVar w:name="nd_name2" w:val="- Приказ Министерства труда и социальной защиты Российской Федерации от 21 ноября 2023 г  №817н &quot;Об утверждении методики проведения специальной оценки услови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&quot; (зарегистрирован Министерством юстиции Российской Федерации 30 ноября 2023 г, регистрационный №76179)"/>
    <w:docVar w:name="num_doc" w:val="   "/>
    <w:docVar w:name="org_code" w:val=" "/>
    <w:docVar w:name="org_guid" w:val="9C2C40A0CC064A60B6910F34A69BC14E"/>
    <w:docVar w:name="org_id" w:val="380"/>
    <w:docVar w:name="org_member_fio" w:val=" "/>
    <w:docVar w:name="org_member_state" w:val=" "/>
    <w:docVar w:name="podr_id" w:val="org_380"/>
    <w:docVar w:name="query_date" w:val=" "/>
    <w:docVar w:name="raschet" w:val="   "/>
    <w:docVar w:name="rbtd_adr" w:val="632248, Новосибирская область, Венгеровский район, село Сибирцево 1-е, Центральная ул., д.1  "/>
    <w:docVar w:name="rbtd_adr1" w:val="632248, Новосибирская область, Венгеровский район, село Сибирцево 1-е, Центральная ул., д.1 "/>
    <w:docVar w:name="rbtd_adr2" w:val=" "/>
    <w:docVar w:name="rbtd_contacts" w:val="sibircevo1-vng@yandex.ru; ; "/>
    <w:docVar w:name="rbtd_email" w:val="sibircevo1-vng@yandex.ru"/>
    <w:docVar w:name="rbtd_fax" w:val=" "/>
    <w:docVar w:name="rbtd_inn" w:val="5419101782"/>
    <w:docVar w:name="rbtd_kpp" w:val="541901001"/>
    <w:docVar w:name="rbtd_name" w:val="Администрация Сибирцевского 1-Го сельсовета Венгеровского района Новосибирской области "/>
    <w:docVar w:name="rbtd_ogrn" w:val="1035406424921"/>
    <w:docVar w:name="rbtd_okato" w:val="50608431101"/>
    <w:docVar w:name="rbtd_okogu" w:val="3300500"/>
    <w:docVar w:name="rbtd_okpo" w:val="04200954"/>
    <w:docVar w:name="rbtd_okved" w:val="84.11.35"/>
    <w:docVar w:name="rbtd_phone" w:val=" "/>
    <w:docVar w:name="rbtd_sout_id" w:val="992076"/>
    <w:docVar w:name="si_guids" w:val="1A7CEE0D1D62444EBA1FEE57368DFB7B@4334@11.07.2024@10.07.2025~525BA31D40A7421D88EA6F26BFD1D7A4@28@28.08.2024@27.08.2025~D040EDAF6CAA4685A741FE9CBED00564@б/н@-@-~6CFF5016825D43EF8C87CFC89CAA71BF@00001@22.12.2023@21.12.2024~1B3163659D8945D493755682EDB97010@409@03.04.2024@02.04.2025~BFBD489EED4541AAA57240CEBF98EA8B@42985@16.01.2024@15.01.2025"/>
    <w:docVar w:name="si_guids_os" w:val="98ADD12F94E64C59B57399B5A2094100@196816@20.08.2024@19.08.2026"/>
    <w:docVar w:name="sign_date" w:val="   "/>
    <w:docVar w:name="sv_docs" w:val="2"/>
    <w:docVar w:name="template" w:val="sv_prot2.dot"/>
    <w:docVar w:name="test_date" w:val="   "/>
    <w:docVar w:name="type" w:val="1"/>
    <w:docVar w:name="version" w:val="51"/>
  </w:docVars>
  <w:rsids>
    <w:rsidRoot w:val="00004255"/>
    <w:rsid w:val="00004255"/>
    <w:rsid w:val="00066CCC"/>
    <w:rsid w:val="000A1ECD"/>
    <w:rsid w:val="000F712C"/>
    <w:rsid w:val="001A3AC6"/>
    <w:rsid w:val="001D51DA"/>
    <w:rsid w:val="00250F38"/>
    <w:rsid w:val="002A5F03"/>
    <w:rsid w:val="002C2468"/>
    <w:rsid w:val="002F399D"/>
    <w:rsid w:val="00322F53"/>
    <w:rsid w:val="004017DE"/>
    <w:rsid w:val="00473628"/>
    <w:rsid w:val="004A5A0C"/>
    <w:rsid w:val="004D2E19"/>
    <w:rsid w:val="004D38D0"/>
    <w:rsid w:val="004D6268"/>
    <w:rsid w:val="004F10DC"/>
    <w:rsid w:val="00510F6E"/>
    <w:rsid w:val="0052182E"/>
    <w:rsid w:val="00536EF2"/>
    <w:rsid w:val="005D19D3"/>
    <w:rsid w:val="005F3CED"/>
    <w:rsid w:val="00602E64"/>
    <w:rsid w:val="006174CD"/>
    <w:rsid w:val="006523AF"/>
    <w:rsid w:val="00663B4C"/>
    <w:rsid w:val="0068370B"/>
    <w:rsid w:val="006E30C1"/>
    <w:rsid w:val="006F2DA3"/>
    <w:rsid w:val="00754309"/>
    <w:rsid w:val="00832901"/>
    <w:rsid w:val="008717B5"/>
    <w:rsid w:val="00944930"/>
    <w:rsid w:val="009B3A03"/>
    <w:rsid w:val="009C4FE6"/>
    <w:rsid w:val="00AC50FB"/>
    <w:rsid w:val="00AD290F"/>
    <w:rsid w:val="00AE63C4"/>
    <w:rsid w:val="00B1739E"/>
    <w:rsid w:val="00B70FA8"/>
    <w:rsid w:val="00B7383C"/>
    <w:rsid w:val="00B81FF1"/>
    <w:rsid w:val="00BB7CA2"/>
    <w:rsid w:val="00BD071D"/>
    <w:rsid w:val="00C64BEE"/>
    <w:rsid w:val="00CD2E4D"/>
    <w:rsid w:val="00D26AA3"/>
    <w:rsid w:val="00DA676F"/>
    <w:rsid w:val="00DD6BA5"/>
    <w:rsid w:val="00DE4519"/>
    <w:rsid w:val="00E27C3A"/>
    <w:rsid w:val="00E5397E"/>
    <w:rsid w:val="00EB0633"/>
    <w:rsid w:val="00EC75F1"/>
    <w:rsid w:val="00F80B4A"/>
    <w:rsid w:val="00FD5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Title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536EF2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536EF2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536EF2"/>
  </w:style>
  <w:style w:type="paragraph" w:customStyle="1" w:styleId="af">
    <w:name w:val="Подписи"/>
    <w:basedOn w:val="a"/>
    <w:rsid w:val="00DD6BA5"/>
    <w:pPr>
      <w:jc w:val="center"/>
    </w:pPr>
    <w:rPr>
      <w:szCs w:val="20"/>
      <w:lang w:eastAsia="ru-RU"/>
    </w:rPr>
  </w:style>
  <w:style w:type="character" w:customStyle="1" w:styleId="ad">
    <w:name w:val="Нижний колонтитул Знак"/>
    <w:link w:val="ac"/>
    <w:rsid w:val="009C4FE6"/>
    <w:rPr>
      <w:sz w:val="24"/>
      <w:szCs w:val="24"/>
      <w:lang w:eastAsia="zh-TW"/>
    </w:rPr>
  </w:style>
  <w:style w:type="paragraph" w:styleId="af0">
    <w:name w:val="Normal (Web)"/>
    <w:basedOn w:val="a"/>
    <w:uiPriority w:val="99"/>
    <w:unhideWhenUsed/>
    <w:rsid w:val="00004255"/>
    <w:pPr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5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21</TotalTime>
  <Pages>5</Pages>
  <Words>1263</Words>
  <Characters>8405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Тяжесть</vt:lpstr>
    </vt:vector>
  </TitlesOfParts>
  <Company>att-support.ru</Company>
  <LinksUpToDate>false</LinksUpToDate>
  <CharactersWithSpaces>9649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Тяжесть</dc:title>
  <dc:subject/>
  <dc:creator>att-support.ru</dc:creator>
  <cp:keywords/>
  <dc:description/>
  <cp:lastModifiedBy>Xenia Loskutova</cp:lastModifiedBy>
  <cp:revision>1</cp:revision>
  <dcterms:created xsi:type="dcterms:W3CDTF">2024-10-16T05:01:00Z</dcterms:created>
  <dcterms:modified xsi:type="dcterms:W3CDTF">2024-10-16T05:23:00Z</dcterms:modified>
</cp:coreProperties>
</file>